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8846B" w14:textId="6EB6E253" w:rsidR="00E8079D" w:rsidRPr="00131D6E" w:rsidRDefault="00E8079D" w:rsidP="00E8079D">
      <w:pPr>
        <w:pStyle w:val="CRCoverPage"/>
        <w:tabs>
          <w:tab w:val="right" w:pos="9639"/>
        </w:tabs>
        <w:spacing w:after="0"/>
        <w:rPr>
          <w:b/>
          <w:i/>
          <w:noProof/>
          <w:sz w:val="28"/>
          <w:lang w:val="en-US"/>
        </w:rPr>
      </w:pPr>
      <w:r w:rsidRPr="00131D6E">
        <w:rPr>
          <w:b/>
          <w:noProof/>
          <w:sz w:val="24"/>
          <w:lang w:val="en-US"/>
        </w:rPr>
        <w:t>3GPP TSG-CT WG</w:t>
      </w:r>
      <w:r w:rsidR="00FE4C1E" w:rsidRPr="00131D6E">
        <w:rPr>
          <w:b/>
          <w:noProof/>
          <w:sz w:val="24"/>
          <w:lang w:val="en-US"/>
        </w:rPr>
        <w:t>1</w:t>
      </w:r>
      <w:r w:rsidRPr="00131D6E">
        <w:rPr>
          <w:b/>
          <w:noProof/>
          <w:sz w:val="24"/>
          <w:lang w:val="en-US"/>
        </w:rPr>
        <w:t xml:space="preserve"> Meeting #</w:t>
      </w:r>
      <w:r w:rsidR="00FE4C1E" w:rsidRPr="00131D6E">
        <w:rPr>
          <w:b/>
          <w:noProof/>
          <w:sz w:val="24"/>
          <w:lang w:val="en-US"/>
        </w:rPr>
        <w:t>1</w:t>
      </w:r>
      <w:r w:rsidR="00C457DB">
        <w:rPr>
          <w:b/>
          <w:noProof/>
          <w:sz w:val="24"/>
          <w:lang w:val="en-US"/>
        </w:rPr>
        <w:t>20</w:t>
      </w:r>
      <w:r w:rsidRPr="00131D6E">
        <w:rPr>
          <w:b/>
          <w:i/>
          <w:noProof/>
          <w:sz w:val="28"/>
          <w:lang w:val="en-US"/>
        </w:rPr>
        <w:tab/>
      </w:r>
      <w:r w:rsidRPr="00131D6E">
        <w:rPr>
          <w:b/>
          <w:noProof/>
          <w:sz w:val="24"/>
          <w:lang w:val="en-US"/>
        </w:rPr>
        <w:t>C</w:t>
      </w:r>
      <w:r w:rsidR="00FE4C1E" w:rsidRPr="00131D6E">
        <w:rPr>
          <w:b/>
          <w:noProof/>
          <w:sz w:val="24"/>
          <w:lang w:val="en-US"/>
        </w:rPr>
        <w:t>1</w:t>
      </w:r>
      <w:r w:rsidRPr="00131D6E">
        <w:rPr>
          <w:b/>
          <w:noProof/>
          <w:sz w:val="24"/>
          <w:lang w:val="en-US"/>
        </w:rPr>
        <w:t>-19</w:t>
      </w:r>
      <w:r w:rsidR="005B3CF6">
        <w:rPr>
          <w:b/>
          <w:noProof/>
          <w:sz w:val="24"/>
          <w:lang w:val="en-US"/>
        </w:rPr>
        <w:t>6083</w:t>
      </w:r>
    </w:p>
    <w:p w14:paraId="553CB644" w14:textId="728FE13D" w:rsidR="00E8079D" w:rsidRPr="00131D6E" w:rsidRDefault="00C457DB" w:rsidP="00E8079D">
      <w:pPr>
        <w:pStyle w:val="CRCoverPage"/>
        <w:outlineLvl w:val="0"/>
        <w:rPr>
          <w:b/>
          <w:noProof/>
          <w:sz w:val="24"/>
          <w:lang w:val="en-US"/>
        </w:rPr>
      </w:pPr>
      <w:r>
        <w:rPr>
          <w:b/>
          <w:noProof/>
          <w:sz w:val="24"/>
        </w:rPr>
        <w:t xml:space="preserve">Portoroz (Slovenia), 7-11 October </w:t>
      </w:r>
      <w:r w:rsidR="00FE4C1E" w:rsidRPr="00131D6E">
        <w:rPr>
          <w:b/>
          <w:noProof/>
          <w:sz w:val="24"/>
          <w:lang w:val="en-US"/>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D6E" w14:paraId="67CE651D" w14:textId="77777777" w:rsidTr="00547111">
        <w:tc>
          <w:tcPr>
            <w:tcW w:w="9641" w:type="dxa"/>
            <w:gridSpan w:val="9"/>
            <w:tcBorders>
              <w:top w:val="single" w:sz="4" w:space="0" w:color="auto"/>
              <w:left w:val="single" w:sz="4" w:space="0" w:color="auto"/>
              <w:right w:val="single" w:sz="4" w:space="0" w:color="auto"/>
            </w:tcBorders>
          </w:tcPr>
          <w:p w14:paraId="15292DCA" w14:textId="77777777" w:rsidR="001E41F3" w:rsidRPr="00131D6E" w:rsidRDefault="00305409" w:rsidP="00E34898">
            <w:pPr>
              <w:pStyle w:val="CRCoverPage"/>
              <w:spacing w:after="0"/>
              <w:jc w:val="right"/>
              <w:rPr>
                <w:i/>
                <w:noProof/>
                <w:lang w:val="en-US"/>
              </w:rPr>
            </w:pPr>
            <w:r w:rsidRPr="00131D6E">
              <w:rPr>
                <w:i/>
                <w:noProof/>
                <w:sz w:val="14"/>
                <w:lang w:val="en-US"/>
              </w:rPr>
              <w:t>CR-Form-v</w:t>
            </w:r>
            <w:r w:rsidR="008863B9" w:rsidRPr="00131D6E">
              <w:rPr>
                <w:i/>
                <w:noProof/>
                <w:sz w:val="14"/>
                <w:lang w:val="en-US"/>
              </w:rPr>
              <w:t>12.0</w:t>
            </w:r>
          </w:p>
        </w:tc>
      </w:tr>
      <w:tr w:rsidR="001E41F3" w:rsidRPr="00131D6E" w14:paraId="3D168C82" w14:textId="77777777" w:rsidTr="00547111">
        <w:tc>
          <w:tcPr>
            <w:tcW w:w="9641" w:type="dxa"/>
            <w:gridSpan w:val="9"/>
            <w:tcBorders>
              <w:left w:val="single" w:sz="4" w:space="0" w:color="auto"/>
              <w:right w:val="single" w:sz="4" w:space="0" w:color="auto"/>
            </w:tcBorders>
          </w:tcPr>
          <w:p w14:paraId="7409F55B" w14:textId="77777777" w:rsidR="001E41F3" w:rsidRPr="00131D6E" w:rsidRDefault="001E41F3">
            <w:pPr>
              <w:pStyle w:val="CRCoverPage"/>
              <w:spacing w:after="0"/>
              <w:jc w:val="center"/>
              <w:rPr>
                <w:noProof/>
                <w:lang w:val="en-US"/>
              </w:rPr>
            </w:pPr>
            <w:r w:rsidRPr="00131D6E">
              <w:rPr>
                <w:b/>
                <w:noProof/>
                <w:sz w:val="32"/>
                <w:lang w:val="en-US"/>
              </w:rPr>
              <w:t>CHANGE REQUEST</w:t>
            </w:r>
          </w:p>
        </w:tc>
      </w:tr>
      <w:tr w:rsidR="001E41F3" w:rsidRPr="00131D6E" w14:paraId="53B29CE1" w14:textId="77777777" w:rsidTr="00547111">
        <w:tc>
          <w:tcPr>
            <w:tcW w:w="9641" w:type="dxa"/>
            <w:gridSpan w:val="9"/>
            <w:tcBorders>
              <w:left w:val="single" w:sz="4" w:space="0" w:color="auto"/>
              <w:right w:val="single" w:sz="4" w:space="0" w:color="auto"/>
            </w:tcBorders>
          </w:tcPr>
          <w:p w14:paraId="25193929" w14:textId="77777777" w:rsidR="001E41F3" w:rsidRPr="00131D6E" w:rsidRDefault="001E41F3">
            <w:pPr>
              <w:pStyle w:val="CRCoverPage"/>
              <w:spacing w:after="0"/>
              <w:rPr>
                <w:noProof/>
                <w:sz w:val="8"/>
                <w:szCs w:val="8"/>
                <w:lang w:val="en-US"/>
              </w:rPr>
            </w:pPr>
          </w:p>
        </w:tc>
      </w:tr>
      <w:tr w:rsidR="001E41F3" w:rsidRPr="00131D6E" w14:paraId="3F9E4371" w14:textId="77777777" w:rsidTr="00547111">
        <w:tc>
          <w:tcPr>
            <w:tcW w:w="142" w:type="dxa"/>
            <w:tcBorders>
              <w:left w:val="single" w:sz="4" w:space="0" w:color="auto"/>
            </w:tcBorders>
          </w:tcPr>
          <w:p w14:paraId="06394C6B" w14:textId="77777777" w:rsidR="001E41F3" w:rsidRPr="00131D6E" w:rsidRDefault="001E41F3">
            <w:pPr>
              <w:pStyle w:val="CRCoverPage"/>
              <w:spacing w:after="0"/>
              <w:jc w:val="right"/>
              <w:rPr>
                <w:noProof/>
                <w:lang w:val="en-US"/>
              </w:rPr>
            </w:pPr>
          </w:p>
        </w:tc>
        <w:tc>
          <w:tcPr>
            <w:tcW w:w="1559" w:type="dxa"/>
            <w:shd w:val="pct30" w:color="FFFF00" w:fill="auto"/>
          </w:tcPr>
          <w:p w14:paraId="5F354ED4" w14:textId="77777777" w:rsidR="001E41F3" w:rsidRPr="00131D6E" w:rsidRDefault="00E93D66" w:rsidP="003B6562">
            <w:pPr>
              <w:pStyle w:val="CRCoverPage"/>
              <w:spacing w:after="0"/>
              <w:jc w:val="center"/>
              <w:rPr>
                <w:b/>
                <w:noProof/>
                <w:sz w:val="28"/>
                <w:lang w:val="en-US"/>
              </w:rPr>
            </w:pPr>
            <w:r w:rsidRPr="00131D6E">
              <w:rPr>
                <w:b/>
                <w:noProof/>
                <w:sz w:val="28"/>
                <w:lang w:val="en-US"/>
              </w:rPr>
              <w:t>24.379</w:t>
            </w:r>
          </w:p>
        </w:tc>
        <w:tc>
          <w:tcPr>
            <w:tcW w:w="709" w:type="dxa"/>
          </w:tcPr>
          <w:p w14:paraId="1B1E106E" w14:textId="77777777" w:rsidR="001E41F3" w:rsidRPr="00131D6E" w:rsidRDefault="001E41F3">
            <w:pPr>
              <w:pStyle w:val="CRCoverPage"/>
              <w:spacing w:after="0"/>
              <w:jc w:val="center"/>
              <w:rPr>
                <w:noProof/>
                <w:lang w:val="en-US"/>
              </w:rPr>
            </w:pPr>
            <w:r w:rsidRPr="00131D6E">
              <w:rPr>
                <w:b/>
                <w:noProof/>
                <w:sz w:val="28"/>
                <w:lang w:val="en-US"/>
              </w:rPr>
              <w:t>CR</w:t>
            </w:r>
          </w:p>
        </w:tc>
        <w:tc>
          <w:tcPr>
            <w:tcW w:w="1276" w:type="dxa"/>
            <w:shd w:val="pct30" w:color="FFFF00" w:fill="auto"/>
          </w:tcPr>
          <w:p w14:paraId="6B6917A3" w14:textId="28592077" w:rsidR="001E41F3" w:rsidRPr="00131D6E" w:rsidRDefault="002264F8" w:rsidP="00547111">
            <w:pPr>
              <w:pStyle w:val="CRCoverPage"/>
              <w:spacing w:after="0"/>
              <w:rPr>
                <w:noProof/>
                <w:lang w:val="en-US"/>
              </w:rPr>
            </w:pPr>
            <w:r>
              <w:rPr>
                <w:b/>
                <w:noProof/>
                <w:sz w:val="28"/>
                <w:lang w:val="en-US"/>
              </w:rPr>
              <w:t>0486</w:t>
            </w:r>
          </w:p>
        </w:tc>
        <w:tc>
          <w:tcPr>
            <w:tcW w:w="709" w:type="dxa"/>
          </w:tcPr>
          <w:p w14:paraId="39BCB396" w14:textId="77777777" w:rsidR="001E41F3" w:rsidRPr="00131D6E" w:rsidRDefault="001E41F3" w:rsidP="0051580D">
            <w:pPr>
              <w:pStyle w:val="CRCoverPage"/>
              <w:tabs>
                <w:tab w:val="right" w:pos="625"/>
              </w:tabs>
              <w:spacing w:after="0"/>
              <w:jc w:val="center"/>
              <w:rPr>
                <w:noProof/>
                <w:lang w:val="en-US"/>
              </w:rPr>
            </w:pPr>
            <w:r w:rsidRPr="00131D6E">
              <w:rPr>
                <w:b/>
                <w:bCs/>
                <w:noProof/>
                <w:sz w:val="28"/>
                <w:lang w:val="en-US"/>
              </w:rPr>
              <w:t>rev</w:t>
            </w:r>
          </w:p>
        </w:tc>
        <w:tc>
          <w:tcPr>
            <w:tcW w:w="992" w:type="dxa"/>
            <w:shd w:val="pct30" w:color="FFFF00" w:fill="auto"/>
          </w:tcPr>
          <w:p w14:paraId="17426693" w14:textId="3AF935A7" w:rsidR="001E41F3" w:rsidRPr="00131D6E" w:rsidRDefault="00570453" w:rsidP="00E13F3D">
            <w:pPr>
              <w:pStyle w:val="CRCoverPage"/>
              <w:spacing w:after="0"/>
              <w:jc w:val="center"/>
              <w:rPr>
                <w:b/>
                <w:noProof/>
                <w:lang w:val="en-US"/>
              </w:rPr>
            </w:pPr>
            <w:r w:rsidRPr="00131D6E">
              <w:rPr>
                <w:b/>
                <w:noProof/>
                <w:sz w:val="28"/>
                <w:lang w:val="en-US"/>
              </w:rPr>
              <w:fldChar w:fldCharType="begin"/>
            </w:r>
            <w:r w:rsidRPr="00131D6E">
              <w:rPr>
                <w:b/>
                <w:noProof/>
                <w:sz w:val="28"/>
                <w:lang w:val="en-US"/>
              </w:rPr>
              <w:instrText xml:space="preserve"> DOCPROPERTY  Revision  \* MERGEFORMAT </w:instrText>
            </w:r>
            <w:r w:rsidRPr="00131D6E">
              <w:rPr>
                <w:b/>
                <w:noProof/>
                <w:sz w:val="28"/>
                <w:lang w:val="en-US"/>
              </w:rPr>
              <w:fldChar w:fldCharType="end"/>
            </w:r>
            <w:r w:rsidR="00E93D66" w:rsidRPr="00131D6E">
              <w:rPr>
                <w:b/>
                <w:noProof/>
                <w:lang w:val="en-US"/>
              </w:rPr>
              <w:t xml:space="preserve"> </w:t>
            </w:r>
            <w:r w:rsidR="00033581" w:rsidRPr="00131D6E">
              <w:rPr>
                <w:b/>
                <w:noProof/>
                <w:lang w:val="en-US"/>
              </w:rPr>
              <w:t>-</w:t>
            </w:r>
          </w:p>
        </w:tc>
        <w:tc>
          <w:tcPr>
            <w:tcW w:w="2410" w:type="dxa"/>
          </w:tcPr>
          <w:p w14:paraId="6965CA26" w14:textId="77777777" w:rsidR="001E41F3" w:rsidRPr="00131D6E" w:rsidRDefault="001E41F3" w:rsidP="0051580D">
            <w:pPr>
              <w:pStyle w:val="CRCoverPage"/>
              <w:tabs>
                <w:tab w:val="right" w:pos="1825"/>
              </w:tabs>
              <w:spacing w:after="0"/>
              <w:jc w:val="center"/>
              <w:rPr>
                <w:noProof/>
                <w:lang w:val="en-US"/>
              </w:rPr>
            </w:pPr>
            <w:r w:rsidRPr="00131D6E">
              <w:rPr>
                <w:b/>
                <w:noProof/>
                <w:sz w:val="28"/>
                <w:szCs w:val="28"/>
                <w:lang w:val="en-US"/>
              </w:rPr>
              <w:t>Current version:</w:t>
            </w:r>
          </w:p>
        </w:tc>
        <w:tc>
          <w:tcPr>
            <w:tcW w:w="1701" w:type="dxa"/>
            <w:shd w:val="pct30" w:color="FFFF00" w:fill="auto"/>
          </w:tcPr>
          <w:p w14:paraId="01090F37" w14:textId="1E108C79" w:rsidR="001E41F3" w:rsidRPr="00131D6E" w:rsidRDefault="00033581" w:rsidP="00E93D66">
            <w:pPr>
              <w:pStyle w:val="CRCoverPage"/>
              <w:spacing w:after="0"/>
              <w:jc w:val="center"/>
              <w:rPr>
                <w:noProof/>
                <w:sz w:val="28"/>
                <w:lang w:val="en-US"/>
              </w:rPr>
            </w:pPr>
            <w:r w:rsidRPr="00131D6E">
              <w:rPr>
                <w:b/>
                <w:noProof/>
                <w:sz w:val="32"/>
                <w:lang w:val="en-US"/>
              </w:rPr>
              <w:t>16.</w:t>
            </w:r>
            <w:r w:rsidR="005B3CF6">
              <w:rPr>
                <w:b/>
                <w:noProof/>
                <w:sz w:val="32"/>
                <w:lang w:val="en-US"/>
              </w:rPr>
              <w:t>2</w:t>
            </w:r>
            <w:r w:rsidRPr="00131D6E">
              <w:rPr>
                <w:b/>
                <w:noProof/>
                <w:sz w:val="32"/>
                <w:lang w:val="en-US"/>
              </w:rPr>
              <w:t>.0</w:t>
            </w:r>
          </w:p>
        </w:tc>
        <w:tc>
          <w:tcPr>
            <w:tcW w:w="143" w:type="dxa"/>
            <w:tcBorders>
              <w:right w:val="single" w:sz="4" w:space="0" w:color="auto"/>
            </w:tcBorders>
          </w:tcPr>
          <w:p w14:paraId="53996AAD" w14:textId="77777777" w:rsidR="001E41F3" w:rsidRPr="00131D6E" w:rsidRDefault="001E41F3">
            <w:pPr>
              <w:pStyle w:val="CRCoverPage"/>
              <w:spacing w:after="0"/>
              <w:rPr>
                <w:noProof/>
                <w:lang w:val="en-US"/>
              </w:rPr>
            </w:pPr>
          </w:p>
        </w:tc>
      </w:tr>
      <w:tr w:rsidR="001E41F3" w:rsidRPr="00131D6E" w14:paraId="2A8C66EE" w14:textId="77777777" w:rsidTr="00547111">
        <w:tc>
          <w:tcPr>
            <w:tcW w:w="9641" w:type="dxa"/>
            <w:gridSpan w:val="9"/>
            <w:tcBorders>
              <w:left w:val="single" w:sz="4" w:space="0" w:color="auto"/>
              <w:right w:val="single" w:sz="4" w:space="0" w:color="auto"/>
            </w:tcBorders>
          </w:tcPr>
          <w:p w14:paraId="358E2E21" w14:textId="77777777" w:rsidR="001E41F3" w:rsidRPr="00131D6E" w:rsidRDefault="001E41F3">
            <w:pPr>
              <w:pStyle w:val="CRCoverPage"/>
              <w:spacing w:after="0"/>
              <w:rPr>
                <w:noProof/>
                <w:lang w:val="en-US"/>
              </w:rPr>
            </w:pPr>
          </w:p>
        </w:tc>
      </w:tr>
      <w:tr w:rsidR="001E41F3" w:rsidRPr="00131D6E" w14:paraId="566D8194" w14:textId="77777777" w:rsidTr="00547111">
        <w:tc>
          <w:tcPr>
            <w:tcW w:w="9641" w:type="dxa"/>
            <w:gridSpan w:val="9"/>
            <w:tcBorders>
              <w:top w:val="single" w:sz="4" w:space="0" w:color="auto"/>
            </w:tcBorders>
          </w:tcPr>
          <w:p w14:paraId="6755821D" w14:textId="77777777" w:rsidR="001E41F3" w:rsidRPr="00131D6E" w:rsidRDefault="001E41F3">
            <w:pPr>
              <w:pStyle w:val="CRCoverPage"/>
              <w:spacing w:after="0"/>
              <w:jc w:val="center"/>
              <w:rPr>
                <w:rFonts w:cs="Arial"/>
                <w:i/>
                <w:noProof/>
                <w:lang w:val="en-US"/>
              </w:rPr>
            </w:pPr>
            <w:r w:rsidRPr="00131D6E">
              <w:rPr>
                <w:rFonts w:cs="Arial"/>
                <w:i/>
                <w:noProof/>
                <w:lang w:val="en-US"/>
              </w:rPr>
              <w:t xml:space="preserve">For </w:t>
            </w:r>
            <w:hyperlink r:id="rId8" w:anchor="_blank" w:history="1">
              <w:r w:rsidRPr="00131D6E">
                <w:rPr>
                  <w:rStyle w:val="Hyperlink"/>
                  <w:rFonts w:cs="Arial"/>
                  <w:b/>
                  <w:i/>
                  <w:noProof/>
                  <w:color w:val="FF0000"/>
                  <w:lang w:val="en-US"/>
                </w:rPr>
                <w:t>HE</w:t>
              </w:r>
              <w:bookmarkStart w:id="0" w:name="_Hlt497126619"/>
              <w:r w:rsidRPr="00131D6E">
                <w:rPr>
                  <w:rStyle w:val="Hyperlink"/>
                  <w:rFonts w:cs="Arial"/>
                  <w:b/>
                  <w:i/>
                  <w:noProof/>
                  <w:color w:val="FF0000"/>
                  <w:lang w:val="en-US"/>
                </w:rPr>
                <w:t>L</w:t>
              </w:r>
              <w:bookmarkEnd w:id="0"/>
              <w:r w:rsidRPr="00131D6E">
                <w:rPr>
                  <w:rStyle w:val="Hyperlink"/>
                  <w:rFonts w:cs="Arial"/>
                  <w:b/>
                  <w:i/>
                  <w:noProof/>
                  <w:color w:val="FF0000"/>
                  <w:lang w:val="en-US"/>
                </w:rPr>
                <w:t>P</w:t>
              </w:r>
            </w:hyperlink>
            <w:r w:rsidRPr="00131D6E">
              <w:rPr>
                <w:rFonts w:cs="Arial"/>
                <w:b/>
                <w:i/>
                <w:noProof/>
                <w:color w:val="FF0000"/>
                <w:lang w:val="en-US"/>
              </w:rPr>
              <w:t xml:space="preserve"> </w:t>
            </w:r>
            <w:r w:rsidRPr="00131D6E">
              <w:rPr>
                <w:rFonts w:cs="Arial"/>
                <w:i/>
                <w:noProof/>
                <w:lang w:val="en-US"/>
              </w:rPr>
              <w:t>on using this form</w:t>
            </w:r>
            <w:r w:rsidR="0051580D" w:rsidRPr="00131D6E">
              <w:rPr>
                <w:rFonts w:cs="Arial"/>
                <w:i/>
                <w:noProof/>
                <w:lang w:val="en-US"/>
              </w:rPr>
              <w:t>: c</w:t>
            </w:r>
            <w:r w:rsidR="00F25D98" w:rsidRPr="00131D6E">
              <w:rPr>
                <w:rFonts w:cs="Arial"/>
                <w:i/>
                <w:noProof/>
                <w:lang w:val="en-US"/>
              </w:rPr>
              <w:t xml:space="preserve">omprehensive instructions can be found at </w:t>
            </w:r>
            <w:r w:rsidR="001B7A65" w:rsidRPr="00131D6E">
              <w:rPr>
                <w:rFonts w:cs="Arial"/>
                <w:i/>
                <w:noProof/>
                <w:lang w:val="en-US"/>
              </w:rPr>
              <w:br/>
            </w:r>
            <w:hyperlink r:id="rId9" w:history="1">
              <w:r w:rsidR="00DE34CF" w:rsidRPr="00131D6E">
                <w:rPr>
                  <w:rStyle w:val="Hyperlink"/>
                  <w:rFonts w:cs="Arial"/>
                  <w:i/>
                  <w:noProof/>
                  <w:lang w:val="en-US"/>
                </w:rPr>
                <w:t>http://www.3gpp.org/Change-Requests</w:t>
              </w:r>
            </w:hyperlink>
            <w:r w:rsidR="00F25D98" w:rsidRPr="00131D6E">
              <w:rPr>
                <w:rFonts w:cs="Arial"/>
                <w:i/>
                <w:noProof/>
                <w:lang w:val="en-US"/>
              </w:rPr>
              <w:t>.</w:t>
            </w:r>
          </w:p>
        </w:tc>
      </w:tr>
      <w:tr w:rsidR="001E41F3" w:rsidRPr="00131D6E" w14:paraId="1E38934F" w14:textId="77777777" w:rsidTr="00547111">
        <w:tc>
          <w:tcPr>
            <w:tcW w:w="9641" w:type="dxa"/>
            <w:gridSpan w:val="9"/>
          </w:tcPr>
          <w:p w14:paraId="4210EBF3" w14:textId="77777777" w:rsidR="001E41F3" w:rsidRPr="00131D6E" w:rsidRDefault="001E41F3">
            <w:pPr>
              <w:pStyle w:val="CRCoverPage"/>
              <w:spacing w:after="0"/>
              <w:rPr>
                <w:noProof/>
                <w:sz w:val="8"/>
                <w:szCs w:val="8"/>
                <w:lang w:val="en-US"/>
              </w:rPr>
            </w:pPr>
          </w:p>
        </w:tc>
      </w:tr>
    </w:tbl>
    <w:p w14:paraId="7B7802DB" w14:textId="77777777" w:rsidR="001E41F3" w:rsidRPr="00131D6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D6E" w14:paraId="0C8AC658" w14:textId="77777777" w:rsidTr="00A7671C">
        <w:tc>
          <w:tcPr>
            <w:tcW w:w="2835" w:type="dxa"/>
          </w:tcPr>
          <w:p w14:paraId="46127E80" w14:textId="77777777" w:rsidR="00F25D98" w:rsidRPr="00131D6E" w:rsidRDefault="00F25D98" w:rsidP="001E41F3">
            <w:pPr>
              <w:pStyle w:val="CRCoverPage"/>
              <w:tabs>
                <w:tab w:val="right" w:pos="2751"/>
              </w:tabs>
              <w:spacing w:after="0"/>
              <w:rPr>
                <w:b/>
                <w:i/>
                <w:noProof/>
                <w:lang w:val="en-US"/>
              </w:rPr>
            </w:pPr>
            <w:r w:rsidRPr="00131D6E">
              <w:rPr>
                <w:b/>
                <w:i/>
                <w:noProof/>
                <w:lang w:val="en-US"/>
              </w:rPr>
              <w:t>Proposed change</w:t>
            </w:r>
            <w:r w:rsidR="00A7671C" w:rsidRPr="00131D6E">
              <w:rPr>
                <w:b/>
                <w:i/>
                <w:noProof/>
                <w:lang w:val="en-US"/>
              </w:rPr>
              <w:t xml:space="preserve"> </w:t>
            </w:r>
            <w:r w:rsidRPr="00131D6E">
              <w:rPr>
                <w:b/>
                <w:i/>
                <w:noProof/>
                <w:lang w:val="en-US"/>
              </w:rPr>
              <w:t>affects:</w:t>
            </w:r>
          </w:p>
        </w:tc>
        <w:tc>
          <w:tcPr>
            <w:tcW w:w="1418" w:type="dxa"/>
          </w:tcPr>
          <w:p w14:paraId="4E8BC08D" w14:textId="77777777" w:rsidR="00F25D98" w:rsidRPr="00131D6E" w:rsidRDefault="00F25D98" w:rsidP="001E41F3">
            <w:pPr>
              <w:pStyle w:val="CRCoverPage"/>
              <w:spacing w:after="0"/>
              <w:jc w:val="right"/>
              <w:rPr>
                <w:noProof/>
                <w:lang w:val="en-US"/>
              </w:rPr>
            </w:pPr>
            <w:r w:rsidRPr="00131D6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6C912" w14:textId="77777777" w:rsidR="00F25D98" w:rsidRPr="00131D6E" w:rsidRDefault="00F25D98" w:rsidP="001E41F3">
            <w:pPr>
              <w:pStyle w:val="CRCoverPage"/>
              <w:spacing w:after="0"/>
              <w:jc w:val="center"/>
              <w:rPr>
                <w:b/>
                <w:caps/>
                <w:noProof/>
                <w:lang w:val="en-US"/>
              </w:rPr>
            </w:pPr>
          </w:p>
        </w:tc>
        <w:tc>
          <w:tcPr>
            <w:tcW w:w="709" w:type="dxa"/>
            <w:tcBorders>
              <w:left w:val="single" w:sz="4" w:space="0" w:color="auto"/>
            </w:tcBorders>
          </w:tcPr>
          <w:p w14:paraId="1C3CAE4E" w14:textId="77777777" w:rsidR="00F25D98" w:rsidRPr="00131D6E" w:rsidRDefault="00F25D98" w:rsidP="001E41F3">
            <w:pPr>
              <w:pStyle w:val="CRCoverPage"/>
              <w:spacing w:after="0"/>
              <w:jc w:val="right"/>
              <w:rPr>
                <w:noProof/>
                <w:u w:val="single"/>
                <w:lang w:val="en-US"/>
              </w:rPr>
            </w:pPr>
            <w:r w:rsidRPr="00131D6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795FD" w14:textId="77777777" w:rsidR="00F25D98" w:rsidRPr="00131D6E" w:rsidRDefault="00086301" w:rsidP="001E41F3">
            <w:pPr>
              <w:pStyle w:val="CRCoverPage"/>
              <w:spacing w:after="0"/>
              <w:jc w:val="center"/>
              <w:rPr>
                <w:b/>
                <w:caps/>
                <w:noProof/>
                <w:lang w:val="en-US"/>
              </w:rPr>
            </w:pPr>
            <w:r w:rsidRPr="00131D6E">
              <w:rPr>
                <w:b/>
                <w:caps/>
                <w:noProof/>
                <w:lang w:val="en-US"/>
              </w:rPr>
              <w:t>X</w:t>
            </w:r>
          </w:p>
        </w:tc>
        <w:tc>
          <w:tcPr>
            <w:tcW w:w="2126" w:type="dxa"/>
          </w:tcPr>
          <w:p w14:paraId="5B41F8D4" w14:textId="77777777" w:rsidR="00F25D98" w:rsidRPr="00131D6E" w:rsidRDefault="00F25D98" w:rsidP="001E41F3">
            <w:pPr>
              <w:pStyle w:val="CRCoverPage"/>
              <w:spacing w:after="0"/>
              <w:jc w:val="right"/>
              <w:rPr>
                <w:noProof/>
                <w:u w:val="single"/>
                <w:lang w:val="en-US"/>
              </w:rPr>
            </w:pPr>
            <w:r w:rsidRPr="00131D6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3C8C4" w14:textId="77777777" w:rsidR="00F25D98" w:rsidRPr="00131D6E" w:rsidRDefault="00F25D98" w:rsidP="001E41F3">
            <w:pPr>
              <w:pStyle w:val="CRCoverPage"/>
              <w:spacing w:after="0"/>
              <w:jc w:val="center"/>
              <w:rPr>
                <w:b/>
                <w:caps/>
                <w:noProof/>
                <w:lang w:val="en-US"/>
              </w:rPr>
            </w:pPr>
          </w:p>
        </w:tc>
        <w:tc>
          <w:tcPr>
            <w:tcW w:w="1418" w:type="dxa"/>
            <w:tcBorders>
              <w:left w:val="nil"/>
            </w:tcBorders>
          </w:tcPr>
          <w:p w14:paraId="7F69C251" w14:textId="77777777" w:rsidR="00F25D98" w:rsidRPr="00131D6E" w:rsidRDefault="00F25D98" w:rsidP="001E41F3">
            <w:pPr>
              <w:pStyle w:val="CRCoverPage"/>
              <w:spacing w:after="0"/>
              <w:jc w:val="right"/>
              <w:rPr>
                <w:noProof/>
                <w:lang w:val="en-US"/>
              </w:rPr>
            </w:pPr>
            <w:r w:rsidRPr="00131D6E">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0A9B2" w14:textId="77777777" w:rsidR="00F25D98" w:rsidRPr="00131D6E" w:rsidRDefault="00E93D66" w:rsidP="004E1669">
            <w:pPr>
              <w:pStyle w:val="CRCoverPage"/>
              <w:spacing w:after="0"/>
              <w:rPr>
                <w:b/>
                <w:bCs/>
                <w:caps/>
                <w:noProof/>
                <w:lang w:val="en-US"/>
              </w:rPr>
            </w:pPr>
            <w:r w:rsidRPr="00131D6E">
              <w:rPr>
                <w:b/>
                <w:bCs/>
                <w:caps/>
                <w:noProof/>
                <w:lang w:val="en-US"/>
              </w:rPr>
              <w:t>X</w:t>
            </w:r>
          </w:p>
        </w:tc>
      </w:tr>
    </w:tbl>
    <w:p w14:paraId="42E7C5AE" w14:textId="77777777" w:rsidR="001E41F3" w:rsidRPr="00131D6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D6E" w14:paraId="6058388C" w14:textId="77777777" w:rsidTr="00547111">
        <w:tc>
          <w:tcPr>
            <w:tcW w:w="9640" w:type="dxa"/>
            <w:gridSpan w:val="11"/>
          </w:tcPr>
          <w:p w14:paraId="50978864" w14:textId="77777777" w:rsidR="001E41F3" w:rsidRPr="00131D6E" w:rsidRDefault="001E41F3">
            <w:pPr>
              <w:pStyle w:val="CRCoverPage"/>
              <w:spacing w:after="0"/>
              <w:rPr>
                <w:noProof/>
                <w:sz w:val="8"/>
                <w:szCs w:val="8"/>
                <w:lang w:val="en-US"/>
              </w:rPr>
            </w:pPr>
          </w:p>
        </w:tc>
      </w:tr>
      <w:tr w:rsidR="001E41F3" w:rsidRPr="00131D6E" w14:paraId="728D8B3B" w14:textId="77777777" w:rsidTr="00547111">
        <w:tc>
          <w:tcPr>
            <w:tcW w:w="1843" w:type="dxa"/>
            <w:tcBorders>
              <w:top w:val="single" w:sz="4" w:space="0" w:color="auto"/>
              <w:left w:val="single" w:sz="4" w:space="0" w:color="auto"/>
            </w:tcBorders>
          </w:tcPr>
          <w:p w14:paraId="337E32FE" w14:textId="77777777" w:rsidR="001E41F3" w:rsidRPr="00131D6E" w:rsidRDefault="001E41F3">
            <w:pPr>
              <w:pStyle w:val="CRCoverPage"/>
              <w:tabs>
                <w:tab w:val="right" w:pos="1759"/>
              </w:tabs>
              <w:spacing w:after="0"/>
              <w:rPr>
                <w:b/>
                <w:i/>
                <w:noProof/>
                <w:lang w:val="en-US"/>
              </w:rPr>
            </w:pPr>
            <w:r w:rsidRPr="00131D6E">
              <w:rPr>
                <w:b/>
                <w:i/>
                <w:noProof/>
                <w:lang w:val="en-US"/>
              </w:rPr>
              <w:t>Title:</w:t>
            </w:r>
            <w:r w:rsidRPr="00131D6E">
              <w:rPr>
                <w:b/>
                <w:i/>
                <w:noProof/>
                <w:lang w:val="en-US"/>
              </w:rPr>
              <w:tab/>
            </w:r>
          </w:p>
        </w:tc>
        <w:tc>
          <w:tcPr>
            <w:tcW w:w="7797" w:type="dxa"/>
            <w:gridSpan w:val="10"/>
            <w:tcBorders>
              <w:top w:val="single" w:sz="4" w:space="0" w:color="auto"/>
              <w:right w:val="single" w:sz="4" w:space="0" w:color="auto"/>
            </w:tcBorders>
            <w:shd w:val="pct30" w:color="FFFF00" w:fill="auto"/>
          </w:tcPr>
          <w:p w14:paraId="0B7715D7" w14:textId="19D35604" w:rsidR="001E41F3" w:rsidRPr="00131D6E" w:rsidRDefault="00200E2C" w:rsidP="005B3CF6">
            <w:pPr>
              <w:pStyle w:val="CRCoverPage"/>
              <w:spacing w:after="0"/>
              <w:rPr>
                <w:noProof/>
                <w:lang w:val="en-US"/>
              </w:rPr>
            </w:pPr>
            <w:r w:rsidRPr="00131D6E">
              <w:rPr>
                <w:noProof/>
                <w:lang w:val="en-US"/>
              </w:rPr>
              <w:t>List of MCPTT group members who did not acknowledge the group call request</w:t>
            </w:r>
          </w:p>
        </w:tc>
      </w:tr>
      <w:tr w:rsidR="001E41F3" w:rsidRPr="00131D6E" w14:paraId="4836BEDC" w14:textId="77777777" w:rsidTr="00547111">
        <w:tc>
          <w:tcPr>
            <w:tcW w:w="1843" w:type="dxa"/>
            <w:tcBorders>
              <w:left w:val="single" w:sz="4" w:space="0" w:color="auto"/>
            </w:tcBorders>
          </w:tcPr>
          <w:p w14:paraId="3B234421" w14:textId="77777777" w:rsidR="001E41F3" w:rsidRPr="00131D6E" w:rsidRDefault="001E41F3">
            <w:pPr>
              <w:pStyle w:val="CRCoverPage"/>
              <w:spacing w:after="0"/>
              <w:rPr>
                <w:b/>
                <w:i/>
                <w:noProof/>
                <w:sz w:val="8"/>
                <w:szCs w:val="8"/>
                <w:lang w:val="en-US"/>
              </w:rPr>
            </w:pPr>
          </w:p>
        </w:tc>
        <w:tc>
          <w:tcPr>
            <w:tcW w:w="7797" w:type="dxa"/>
            <w:gridSpan w:val="10"/>
            <w:tcBorders>
              <w:right w:val="single" w:sz="4" w:space="0" w:color="auto"/>
            </w:tcBorders>
          </w:tcPr>
          <w:p w14:paraId="52F97CD4" w14:textId="77777777" w:rsidR="001E41F3" w:rsidRPr="00131D6E" w:rsidRDefault="001E41F3">
            <w:pPr>
              <w:pStyle w:val="CRCoverPage"/>
              <w:spacing w:after="0"/>
              <w:rPr>
                <w:noProof/>
                <w:sz w:val="8"/>
                <w:szCs w:val="8"/>
                <w:lang w:val="en-US"/>
              </w:rPr>
            </w:pPr>
          </w:p>
        </w:tc>
      </w:tr>
      <w:tr w:rsidR="001E41F3" w:rsidRPr="00131D6E" w14:paraId="7BD25003" w14:textId="77777777" w:rsidTr="00547111">
        <w:tc>
          <w:tcPr>
            <w:tcW w:w="1843" w:type="dxa"/>
            <w:tcBorders>
              <w:left w:val="single" w:sz="4" w:space="0" w:color="auto"/>
            </w:tcBorders>
          </w:tcPr>
          <w:p w14:paraId="7744E2B3" w14:textId="77777777" w:rsidR="001E41F3" w:rsidRPr="00131D6E" w:rsidRDefault="001E41F3">
            <w:pPr>
              <w:pStyle w:val="CRCoverPage"/>
              <w:tabs>
                <w:tab w:val="right" w:pos="1759"/>
              </w:tabs>
              <w:spacing w:after="0"/>
              <w:rPr>
                <w:b/>
                <w:i/>
                <w:noProof/>
                <w:lang w:val="en-US"/>
              </w:rPr>
            </w:pPr>
            <w:r w:rsidRPr="00131D6E">
              <w:rPr>
                <w:b/>
                <w:i/>
                <w:noProof/>
                <w:lang w:val="en-US"/>
              </w:rPr>
              <w:t>Source to WG:</w:t>
            </w:r>
          </w:p>
        </w:tc>
        <w:tc>
          <w:tcPr>
            <w:tcW w:w="7797" w:type="dxa"/>
            <w:gridSpan w:val="10"/>
            <w:tcBorders>
              <w:right w:val="single" w:sz="4" w:space="0" w:color="auto"/>
            </w:tcBorders>
            <w:shd w:val="pct30" w:color="FFFF00" w:fill="auto"/>
          </w:tcPr>
          <w:p w14:paraId="28B9D2A2" w14:textId="716FBFD8" w:rsidR="001E41F3" w:rsidRPr="00131D6E" w:rsidRDefault="00C457DB" w:rsidP="009C6050">
            <w:pPr>
              <w:pStyle w:val="CRCoverPage"/>
              <w:spacing w:after="0"/>
              <w:rPr>
                <w:noProof/>
                <w:lang w:val="en-US"/>
              </w:rPr>
            </w:pPr>
            <w:r>
              <w:rPr>
                <w:noProof/>
              </w:rPr>
              <w:t>Kapsch CarrierCom</w:t>
            </w:r>
          </w:p>
        </w:tc>
      </w:tr>
      <w:tr w:rsidR="001E41F3" w:rsidRPr="00131D6E" w14:paraId="4A6CD09D" w14:textId="77777777" w:rsidTr="00547111">
        <w:tc>
          <w:tcPr>
            <w:tcW w:w="1843" w:type="dxa"/>
            <w:tcBorders>
              <w:left w:val="single" w:sz="4" w:space="0" w:color="auto"/>
            </w:tcBorders>
          </w:tcPr>
          <w:p w14:paraId="4E548803" w14:textId="77777777" w:rsidR="001E41F3" w:rsidRPr="00131D6E" w:rsidRDefault="001E41F3">
            <w:pPr>
              <w:pStyle w:val="CRCoverPage"/>
              <w:tabs>
                <w:tab w:val="right" w:pos="1759"/>
              </w:tabs>
              <w:spacing w:after="0"/>
              <w:rPr>
                <w:b/>
                <w:i/>
                <w:noProof/>
                <w:lang w:val="en-US"/>
              </w:rPr>
            </w:pPr>
            <w:r w:rsidRPr="00131D6E">
              <w:rPr>
                <w:b/>
                <w:i/>
                <w:noProof/>
                <w:lang w:val="en-US"/>
              </w:rPr>
              <w:t>Source to TSG:</w:t>
            </w:r>
          </w:p>
        </w:tc>
        <w:tc>
          <w:tcPr>
            <w:tcW w:w="7797" w:type="dxa"/>
            <w:gridSpan w:val="10"/>
            <w:tcBorders>
              <w:right w:val="single" w:sz="4" w:space="0" w:color="auto"/>
            </w:tcBorders>
            <w:shd w:val="pct30" w:color="FFFF00" w:fill="auto"/>
          </w:tcPr>
          <w:p w14:paraId="1BF2BDEC" w14:textId="77777777" w:rsidR="001E41F3" w:rsidRPr="00131D6E" w:rsidRDefault="00FE4C1E" w:rsidP="009C6050">
            <w:pPr>
              <w:pStyle w:val="CRCoverPage"/>
              <w:spacing w:after="0"/>
              <w:rPr>
                <w:noProof/>
                <w:lang w:val="en-US"/>
              </w:rPr>
            </w:pPr>
            <w:r w:rsidRPr="00131D6E">
              <w:rPr>
                <w:noProof/>
                <w:lang w:val="en-US"/>
              </w:rPr>
              <w:t>C1</w:t>
            </w:r>
          </w:p>
        </w:tc>
      </w:tr>
      <w:tr w:rsidR="001E41F3" w:rsidRPr="00131D6E" w14:paraId="186ABB49" w14:textId="77777777" w:rsidTr="00547111">
        <w:tc>
          <w:tcPr>
            <w:tcW w:w="1843" w:type="dxa"/>
            <w:tcBorders>
              <w:left w:val="single" w:sz="4" w:space="0" w:color="auto"/>
            </w:tcBorders>
          </w:tcPr>
          <w:p w14:paraId="4B8BF49F" w14:textId="77777777" w:rsidR="001E41F3" w:rsidRPr="00131D6E" w:rsidRDefault="001E41F3">
            <w:pPr>
              <w:pStyle w:val="CRCoverPage"/>
              <w:spacing w:after="0"/>
              <w:rPr>
                <w:b/>
                <w:i/>
                <w:noProof/>
                <w:sz w:val="8"/>
                <w:szCs w:val="8"/>
                <w:lang w:val="en-US"/>
              </w:rPr>
            </w:pPr>
          </w:p>
        </w:tc>
        <w:tc>
          <w:tcPr>
            <w:tcW w:w="7797" w:type="dxa"/>
            <w:gridSpan w:val="10"/>
            <w:tcBorders>
              <w:right w:val="single" w:sz="4" w:space="0" w:color="auto"/>
            </w:tcBorders>
          </w:tcPr>
          <w:p w14:paraId="53344C94" w14:textId="77777777" w:rsidR="001E41F3" w:rsidRPr="00131D6E" w:rsidRDefault="001E41F3">
            <w:pPr>
              <w:pStyle w:val="CRCoverPage"/>
              <w:spacing w:after="0"/>
              <w:rPr>
                <w:noProof/>
                <w:sz w:val="8"/>
                <w:szCs w:val="8"/>
                <w:lang w:val="en-US"/>
              </w:rPr>
            </w:pPr>
          </w:p>
        </w:tc>
      </w:tr>
      <w:tr w:rsidR="001E41F3" w:rsidRPr="00131D6E" w14:paraId="244F2358" w14:textId="77777777" w:rsidTr="00547111">
        <w:tc>
          <w:tcPr>
            <w:tcW w:w="1843" w:type="dxa"/>
            <w:tcBorders>
              <w:left w:val="single" w:sz="4" w:space="0" w:color="auto"/>
            </w:tcBorders>
          </w:tcPr>
          <w:p w14:paraId="519F9A1D" w14:textId="77777777" w:rsidR="001E41F3" w:rsidRPr="00131D6E" w:rsidRDefault="001E41F3">
            <w:pPr>
              <w:pStyle w:val="CRCoverPage"/>
              <w:tabs>
                <w:tab w:val="right" w:pos="1759"/>
              </w:tabs>
              <w:spacing w:after="0"/>
              <w:rPr>
                <w:b/>
                <w:i/>
                <w:noProof/>
                <w:lang w:val="en-US"/>
              </w:rPr>
            </w:pPr>
            <w:r w:rsidRPr="00131D6E">
              <w:rPr>
                <w:b/>
                <w:i/>
                <w:noProof/>
                <w:lang w:val="en-US"/>
              </w:rPr>
              <w:t>Work item code</w:t>
            </w:r>
            <w:r w:rsidR="0051580D" w:rsidRPr="00131D6E">
              <w:rPr>
                <w:b/>
                <w:i/>
                <w:noProof/>
                <w:lang w:val="en-US"/>
              </w:rPr>
              <w:t>:</w:t>
            </w:r>
          </w:p>
        </w:tc>
        <w:tc>
          <w:tcPr>
            <w:tcW w:w="3686" w:type="dxa"/>
            <w:gridSpan w:val="5"/>
            <w:shd w:val="pct30" w:color="FFFF00" w:fill="auto"/>
          </w:tcPr>
          <w:p w14:paraId="72E82605" w14:textId="77777777" w:rsidR="001E41F3" w:rsidRPr="00131D6E" w:rsidRDefault="00E93D66" w:rsidP="009C6050">
            <w:pPr>
              <w:pStyle w:val="CRCoverPage"/>
              <w:spacing w:after="0"/>
              <w:rPr>
                <w:noProof/>
                <w:lang w:val="en-US"/>
              </w:rPr>
            </w:pPr>
            <w:r w:rsidRPr="00131D6E">
              <w:rPr>
                <w:noProof/>
                <w:lang w:val="en-US"/>
              </w:rPr>
              <w:t>MONASTERY2</w:t>
            </w:r>
          </w:p>
        </w:tc>
        <w:tc>
          <w:tcPr>
            <w:tcW w:w="567" w:type="dxa"/>
            <w:tcBorders>
              <w:left w:val="nil"/>
            </w:tcBorders>
          </w:tcPr>
          <w:p w14:paraId="4F0785B3" w14:textId="77777777" w:rsidR="001E41F3" w:rsidRPr="00131D6E" w:rsidRDefault="001E41F3">
            <w:pPr>
              <w:pStyle w:val="CRCoverPage"/>
              <w:spacing w:after="0"/>
              <w:ind w:right="100"/>
              <w:rPr>
                <w:noProof/>
                <w:lang w:val="en-US"/>
              </w:rPr>
            </w:pPr>
          </w:p>
        </w:tc>
        <w:tc>
          <w:tcPr>
            <w:tcW w:w="1417" w:type="dxa"/>
            <w:gridSpan w:val="3"/>
            <w:tcBorders>
              <w:left w:val="nil"/>
            </w:tcBorders>
          </w:tcPr>
          <w:p w14:paraId="6EA115D7" w14:textId="77777777" w:rsidR="001E41F3" w:rsidRPr="00131D6E" w:rsidRDefault="001E41F3">
            <w:pPr>
              <w:pStyle w:val="CRCoverPage"/>
              <w:spacing w:after="0"/>
              <w:jc w:val="right"/>
              <w:rPr>
                <w:noProof/>
                <w:lang w:val="en-US"/>
              </w:rPr>
            </w:pPr>
            <w:r w:rsidRPr="00131D6E">
              <w:rPr>
                <w:b/>
                <w:i/>
                <w:noProof/>
                <w:lang w:val="en-US"/>
              </w:rPr>
              <w:t>Date:</w:t>
            </w:r>
          </w:p>
        </w:tc>
        <w:tc>
          <w:tcPr>
            <w:tcW w:w="2127" w:type="dxa"/>
            <w:tcBorders>
              <w:right w:val="single" w:sz="4" w:space="0" w:color="auto"/>
            </w:tcBorders>
            <w:shd w:val="pct30" w:color="FFFF00" w:fill="auto"/>
          </w:tcPr>
          <w:p w14:paraId="34CFD5F0" w14:textId="0B89359A" w:rsidR="001E41F3" w:rsidRPr="00131D6E" w:rsidRDefault="005B3CF6">
            <w:pPr>
              <w:pStyle w:val="CRCoverPage"/>
              <w:spacing w:after="0"/>
              <w:ind w:left="100"/>
              <w:rPr>
                <w:noProof/>
                <w:lang w:val="en-US"/>
              </w:rPr>
            </w:pPr>
            <w:r>
              <w:rPr>
                <w:noProof/>
                <w:lang w:val="en-US"/>
              </w:rPr>
              <w:t>30</w:t>
            </w:r>
            <w:r w:rsidR="00E93D66" w:rsidRPr="00131D6E">
              <w:rPr>
                <w:noProof/>
                <w:lang w:val="en-US"/>
              </w:rPr>
              <w:t>/0</w:t>
            </w:r>
            <w:r w:rsidR="00200E2C" w:rsidRPr="00131D6E">
              <w:rPr>
                <w:noProof/>
                <w:lang w:val="en-US"/>
              </w:rPr>
              <w:t>9</w:t>
            </w:r>
            <w:r w:rsidR="00E93D66" w:rsidRPr="00131D6E">
              <w:rPr>
                <w:noProof/>
                <w:lang w:val="en-US"/>
              </w:rPr>
              <w:t>/2019</w:t>
            </w:r>
          </w:p>
        </w:tc>
      </w:tr>
      <w:tr w:rsidR="001E41F3" w:rsidRPr="00131D6E" w14:paraId="65F75C99" w14:textId="77777777" w:rsidTr="00547111">
        <w:tc>
          <w:tcPr>
            <w:tcW w:w="1843" w:type="dxa"/>
            <w:tcBorders>
              <w:left w:val="single" w:sz="4" w:space="0" w:color="auto"/>
            </w:tcBorders>
          </w:tcPr>
          <w:p w14:paraId="0B0BA191" w14:textId="77777777" w:rsidR="001E41F3" w:rsidRPr="00131D6E" w:rsidRDefault="001E41F3">
            <w:pPr>
              <w:pStyle w:val="CRCoverPage"/>
              <w:spacing w:after="0"/>
              <w:rPr>
                <w:b/>
                <w:i/>
                <w:noProof/>
                <w:sz w:val="8"/>
                <w:szCs w:val="8"/>
                <w:lang w:val="en-US"/>
              </w:rPr>
            </w:pPr>
          </w:p>
        </w:tc>
        <w:tc>
          <w:tcPr>
            <w:tcW w:w="1986" w:type="dxa"/>
            <w:gridSpan w:val="4"/>
          </w:tcPr>
          <w:p w14:paraId="5841ECCC" w14:textId="77777777" w:rsidR="001E41F3" w:rsidRPr="00131D6E" w:rsidRDefault="001E41F3">
            <w:pPr>
              <w:pStyle w:val="CRCoverPage"/>
              <w:spacing w:after="0"/>
              <w:rPr>
                <w:noProof/>
                <w:sz w:val="8"/>
                <w:szCs w:val="8"/>
                <w:lang w:val="en-US"/>
              </w:rPr>
            </w:pPr>
          </w:p>
        </w:tc>
        <w:tc>
          <w:tcPr>
            <w:tcW w:w="2267" w:type="dxa"/>
            <w:gridSpan w:val="2"/>
          </w:tcPr>
          <w:p w14:paraId="742645FE" w14:textId="77777777" w:rsidR="001E41F3" w:rsidRPr="00131D6E" w:rsidRDefault="001E41F3">
            <w:pPr>
              <w:pStyle w:val="CRCoverPage"/>
              <w:spacing w:after="0"/>
              <w:rPr>
                <w:noProof/>
                <w:sz w:val="8"/>
                <w:szCs w:val="8"/>
                <w:lang w:val="en-US"/>
              </w:rPr>
            </w:pPr>
          </w:p>
        </w:tc>
        <w:tc>
          <w:tcPr>
            <w:tcW w:w="1417" w:type="dxa"/>
            <w:gridSpan w:val="3"/>
          </w:tcPr>
          <w:p w14:paraId="7B581316" w14:textId="77777777" w:rsidR="001E41F3" w:rsidRPr="00131D6E" w:rsidRDefault="001E41F3">
            <w:pPr>
              <w:pStyle w:val="CRCoverPage"/>
              <w:spacing w:after="0"/>
              <w:rPr>
                <w:noProof/>
                <w:sz w:val="8"/>
                <w:szCs w:val="8"/>
                <w:lang w:val="en-US"/>
              </w:rPr>
            </w:pPr>
          </w:p>
        </w:tc>
        <w:tc>
          <w:tcPr>
            <w:tcW w:w="2127" w:type="dxa"/>
            <w:tcBorders>
              <w:right w:val="single" w:sz="4" w:space="0" w:color="auto"/>
            </w:tcBorders>
          </w:tcPr>
          <w:p w14:paraId="7CE12FE5" w14:textId="77777777" w:rsidR="001E41F3" w:rsidRPr="00131D6E" w:rsidRDefault="001E41F3">
            <w:pPr>
              <w:pStyle w:val="CRCoverPage"/>
              <w:spacing w:after="0"/>
              <w:rPr>
                <w:noProof/>
                <w:sz w:val="8"/>
                <w:szCs w:val="8"/>
                <w:lang w:val="en-US"/>
              </w:rPr>
            </w:pPr>
          </w:p>
        </w:tc>
      </w:tr>
      <w:tr w:rsidR="001E41F3" w:rsidRPr="00131D6E" w14:paraId="0EFF1908" w14:textId="77777777" w:rsidTr="00547111">
        <w:trPr>
          <w:cantSplit/>
        </w:trPr>
        <w:tc>
          <w:tcPr>
            <w:tcW w:w="1843" w:type="dxa"/>
            <w:tcBorders>
              <w:left w:val="single" w:sz="4" w:space="0" w:color="auto"/>
            </w:tcBorders>
          </w:tcPr>
          <w:p w14:paraId="5DA855E3" w14:textId="77777777" w:rsidR="001E41F3" w:rsidRPr="00131D6E" w:rsidRDefault="001E41F3">
            <w:pPr>
              <w:pStyle w:val="CRCoverPage"/>
              <w:tabs>
                <w:tab w:val="right" w:pos="1759"/>
              </w:tabs>
              <w:spacing w:after="0"/>
              <w:rPr>
                <w:b/>
                <w:i/>
                <w:noProof/>
                <w:lang w:val="en-US"/>
              </w:rPr>
            </w:pPr>
            <w:r w:rsidRPr="00131D6E">
              <w:rPr>
                <w:b/>
                <w:i/>
                <w:noProof/>
                <w:lang w:val="en-US"/>
              </w:rPr>
              <w:t>Category:</w:t>
            </w:r>
          </w:p>
        </w:tc>
        <w:tc>
          <w:tcPr>
            <w:tcW w:w="851" w:type="dxa"/>
            <w:shd w:val="pct30" w:color="FFFF00" w:fill="auto"/>
          </w:tcPr>
          <w:p w14:paraId="1DF3CC6B" w14:textId="77777777" w:rsidR="001E41F3" w:rsidRPr="00131D6E" w:rsidRDefault="00E93D66" w:rsidP="00D24991">
            <w:pPr>
              <w:pStyle w:val="CRCoverPage"/>
              <w:spacing w:after="0"/>
              <w:ind w:left="100" w:right="-609"/>
              <w:rPr>
                <w:b/>
                <w:noProof/>
                <w:lang w:val="en-US"/>
              </w:rPr>
            </w:pPr>
            <w:r w:rsidRPr="00131D6E">
              <w:rPr>
                <w:b/>
                <w:noProof/>
                <w:lang w:val="en-US"/>
              </w:rPr>
              <w:t>B</w:t>
            </w:r>
          </w:p>
        </w:tc>
        <w:tc>
          <w:tcPr>
            <w:tcW w:w="3402" w:type="dxa"/>
            <w:gridSpan w:val="5"/>
            <w:tcBorders>
              <w:left w:val="nil"/>
            </w:tcBorders>
          </w:tcPr>
          <w:p w14:paraId="2CF5EE61" w14:textId="77777777" w:rsidR="001E41F3" w:rsidRPr="00131D6E" w:rsidRDefault="001E41F3">
            <w:pPr>
              <w:pStyle w:val="CRCoverPage"/>
              <w:spacing w:after="0"/>
              <w:rPr>
                <w:noProof/>
                <w:lang w:val="en-US"/>
              </w:rPr>
            </w:pPr>
          </w:p>
        </w:tc>
        <w:tc>
          <w:tcPr>
            <w:tcW w:w="1417" w:type="dxa"/>
            <w:gridSpan w:val="3"/>
            <w:tcBorders>
              <w:left w:val="nil"/>
            </w:tcBorders>
          </w:tcPr>
          <w:p w14:paraId="71C6B9FB" w14:textId="77777777" w:rsidR="001E41F3" w:rsidRPr="00131D6E" w:rsidRDefault="001E41F3">
            <w:pPr>
              <w:pStyle w:val="CRCoverPage"/>
              <w:spacing w:after="0"/>
              <w:jc w:val="right"/>
              <w:rPr>
                <w:b/>
                <w:i/>
                <w:noProof/>
                <w:lang w:val="en-US"/>
              </w:rPr>
            </w:pPr>
            <w:r w:rsidRPr="00131D6E">
              <w:rPr>
                <w:b/>
                <w:i/>
                <w:noProof/>
                <w:lang w:val="en-US"/>
              </w:rPr>
              <w:t>Release:</w:t>
            </w:r>
          </w:p>
        </w:tc>
        <w:tc>
          <w:tcPr>
            <w:tcW w:w="2127" w:type="dxa"/>
            <w:tcBorders>
              <w:right w:val="single" w:sz="4" w:space="0" w:color="auto"/>
            </w:tcBorders>
            <w:shd w:val="pct30" w:color="FFFF00" w:fill="auto"/>
          </w:tcPr>
          <w:p w14:paraId="6FD9BB9B" w14:textId="77777777" w:rsidR="001E41F3" w:rsidRPr="00131D6E" w:rsidRDefault="00E93D66">
            <w:pPr>
              <w:pStyle w:val="CRCoverPage"/>
              <w:spacing w:after="0"/>
              <w:ind w:left="100"/>
              <w:rPr>
                <w:noProof/>
                <w:lang w:val="en-US"/>
              </w:rPr>
            </w:pPr>
            <w:r w:rsidRPr="00131D6E">
              <w:rPr>
                <w:noProof/>
                <w:lang w:val="en-US"/>
              </w:rPr>
              <w:t>Rel-16</w:t>
            </w:r>
          </w:p>
        </w:tc>
      </w:tr>
      <w:tr w:rsidR="001E41F3" w:rsidRPr="00131D6E" w14:paraId="4767C32A" w14:textId="77777777" w:rsidTr="00547111">
        <w:tc>
          <w:tcPr>
            <w:tcW w:w="1843" w:type="dxa"/>
            <w:tcBorders>
              <w:left w:val="single" w:sz="4" w:space="0" w:color="auto"/>
              <w:bottom w:val="single" w:sz="4" w:space="0" w:color="auto"/>
            </w:tcBorders>
          </w:tcPr>
          <w:p w14:paraId="6B6FF4C9" w14:textId="77777777" w:rsidR="001E41F3" w:rsidRPr="00131D6E" w:rsidRDefault="001E41F3">
            <w:pPr>
              <w:pStyle w:val="CRCoverPage"/>
              <w:spacing w:after="0"/>
              <w:rPr>
                <w:b/>
                <w:i/>
                <w:noProof/>
                <w:lang w:val="en-US"/>
              </w:rPr>
            </w:pPr>
          </w:p>
        </w:tc>
        <w:tc>
          <w:tcPr>
            <w:tcW w:w="4677" w:type="dxa"/>
            <w:gridSpan w:val="8"/>
            <w:tcBorders>
              <w:bottom w:val="single" w:sz="4" w:space="0" w:color="auto"/>
            </w:tcBorders>
          </w:tcPr>
          <w:p w14:paraId="410EBBA8" w14:textId="77777777" w:rsidR="001E41F3" w:rsidRPr="00131D6E" w:rsidRDefault="001E41F3">
            <w:pPr>
              <w:pStyle w:val="CRCoverPage"/>
              <w:spacing w:after="0"/>
              <w:ind w:left="383" w:hanging="383"/>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categories:</w:t>
            </w:r>
            <w:r w:rsidRPr="00131D6E">
              <w:rPr>
                <w:b/>
                <w:i/>
                <w:noProof/>
                <w:sz w:val="18"/>
                <w:lang w:val="en-US"/>
              </w:rPr>
              <w:br/>
              <w:t>F</w:t>
            </w:r>
            <w:r w:rsidRPr="00131D6E">
              <w:rPr>
                <w:i/>
                <w:noProof/>
                <w:sz w:val="18"/>
                <w:lang w:val="en-US"/>
              </w:rPr>
              <w:t xml:space="preserve">  (correction)</w:t>
            </w:r>
            <w:r w:rsidRPr="00131D6E">
              <w:rPr>
                <w:i/>
                <w:noProof/>
                <w:sz w:val="18"/>
                <w:lang w:val="en-US"/>
              </w:rPr>
              <w:br/>
            </w:r>
            <w:r w:rsidRPr="00131D6E">
              <w:rPr>
                <w:b/>
                <w:i/>
                <w:noProof/>
                <w:sz w:val="18"/>
                <w:lang w:val="en-US"/>
              </w:rPr>
              <w:t>A</w:t>
            </w:r>
            <w:r w:rsidRPr="00131D6E">
              <w:rPr>
                <w:i/>
                <w:noProof/>
                <w:sz w:val="18"/>
                <w:lang w:val="en-US"/>
              </w:rPr>
              <w:t xml:space="preserve">  (</w:t>
            </w:r>
            <w:r w:rsidR="00DE34CF" w:rsidRPr="00131D6E">
              <w:rPr>
                <w:i/>
                <w:noProof/>
                <w:sz w:val="18"/>
                <w:lang w:val="en-US"/>
              </w:rPr>
              <w:t xml:space="preserve">mirror </w:t>
            </w:r>
            <w:r w:rsidRPr="00131D6E">
              <w:rPr>
                <w:i/>
                <w:noProof/>
                <w:sz w:val="18"/>
                <w:lang w:val="en-US"/>
              </w:rPr>
              <w:t>correspond</w:t>
            </w:r>
            <w:r w:rsidR="00DE34CF" w:rsidRPr="00131D6E">
              <w:rPr>
                <w:i/>
                <w:noProof/>
                <w:sz w:val="18"/>
                <w:lang w:val="en-US"/>
              </w:rPr>
              <w:t xml:space="preserve">ing </w:t>
            </w:r>
            <w:r w:rsidRPr="00131D6E">
              <w:rPr>
                <w:i/>
                <w:noProof/>
                <w:sz w:val="18"/>
                <w:lang w:val="en-US"/>
              </w:rPr>
              <w:t xml:space="preserve">to a </w:t>
            </w:r>
            <w:r w:rsidR="00DE34CF" w:rsidRPr="00131D6E">
              <w:rPr>
                <w:i/>
                <w:noProof/>
                <w:sz w:val="18"/>
                <w:lang w:val="en-US"/>
              </w:rPr>
              <w:t xml:space="preserve">change </w:t>
            </w:r>
            <w:r w:rsidRPr="00131D6E">
              <w:rPr>
                <w:i/>
                <w:noProof/>
                <w:sz w:val="18"/>
                <w:lang w:val="en-US"/>
              </w:rPr>
              <w:t>in an earlier release)</w:t>
            </w:r>
            <w:r w:rsidRPr="00131D6E">
              <w:rPr>
                <w:i/>
                <w:noProof/>
                <w:sz w:val="18"/>
                <w:lang w:val="en-US"/>
              </w:rPr>
              <w:br/>
            </w:r>
            <w:r w:rsidRPr="00131D6E">
              <w:rPr>
                <w:b/>
                <w:i/>
                <w:noProof/>
                <w:sz w:val="18"/>
                <w:lang w:val="en-US"/>
              </w:rPr>
              <w:t>B</w:t>
            </w:r>
            <w:r w:rsidRPr="00131D6E">
              <w:rPr>
                <w:i/>
                <w:noProof/>
                <w:sz w:val="18"/>
                <w:lang w:val="en-US"/>
              </w:rPr>
              <w:t xml:space="preserve">  (addition of feature), </w:t>
            </w:r>
            <w:r w:rsidRPr="00131D6E">
              <w:rPr>
                <w:i/>
                <w:noProof/>
                <w:sz w:val="18"/>
                <w:lang w:val="en-US"/>
              </w:rPr>
              <w:br/>
            </w:r>
            <w:r w:rsidRPr="00131D6E">
              <w:rPr>
                <w:b/>
                <w:i/>
                <w:noProof/>
                <w:sz w:val="18"/>
                <w:lang w:val="en-US"/>
              </w:rPr>
              <w:t>C</w:t>
            </w:r>
            <w:r w:rsidRPr="00131D6E">
              <w:rPr>
                <w:i/>
                <w:noProof/>
                <w:sz w:val="18"/>
                <w:lang w:val="en-US"/>
              </w:rPr>
              <w:t xml:space="preserve">  (functional modification of feature)</w:t>
            </w:r>
            <w:r w:rsidRPr="00131D6E">
              <w:rPr>
                <w:i/>
                <w:noProof/>
                <w:sz w:val="18"/>
                <w:lang w:val="en-US"/>
              </w:rPr>
              <w:br/>
            </w:r>
            <w:r w:rsidRPr="00131D6E">
              <w:rPr>
                <w:b/>
                <w:i/>
                <w:noProof/>
                <w:sz w:val="18"/>
                <w:lang w:val="en-US"/>
              </w:rPr>
              <w:t>D</w:t>
            </w:r>
            <w:r w:rsidRPr="00131D6E">
              <w:rPr>
                <w:i/>
                <w:noProof/>
                <w:sz w:val="18"/>
                <w:lang w:val="en-US"/>
              </w:rPr>
              <w:t xml:space="preserve">  (editorial modification)</w:t>
            </w:r>
          </w:p>
          <w:p w14:paraId="6D41E097" w14:textId="77777777" w:rsidR="001E41F3" w:rsidRPr="00131D6E" w:rsidRDefault="001E41F3">
            <w:pPr>
              <w:pStyle w:val="CRCoverPage"/>
              <w:rPr>
                <w:noProof/>
                <w:lang w:val="en-US"/>
              </w:rPr>
            </w:pPr>
            <w:r w:rsidRPr="00131D6E">
              <w:rPr>
                <w:noProof/>
                <w:sz w:val="18"/>
                <w:lang w:val="en-US"/>
              </w:rPr>
              <w:t>Detailed explanations of the above categories can</w:t>
            </w:r>
            <w:r w:rsidRPr="00131D6E">
              <w:rPr>
                <w:noProof/>
                <w:sz w:val="18"/>
                <w:lang w:val="en-US"/>
              </w:rPr>
              <w:br/>
              <w:t xml:space="preserve">be found in 3GPP </w:t>
            </w:r>
            <w:hyperlink r:id="rId10" w:history="1">
              <w:r w:rsidRPr="00131D6E">
                <w:rPr>
                  <w:rStyle w:val="Hyperlink"/>
                  <w:noProof/>
                  <w:sz w:val="18"/>
                  <w:lang w:val="en-US"/>
                </w:rPr>
                <w:t>TR 21.900</w:t>
              </w:r>
            </w:hyperlink>
            <w:r w:rsidRPr="00131D6E">
              <w:rPr>
                <w:noProof/>
                <w:sz w:val="18"/>
                <w:lang w:val="en-US"/>
              </w:rPr>
              <w:t>.</w:t>
            </w:r>
          </w:p>
        </w:tc>
        <w:tc>
          <w:tcPr>
            <w:tcW w:w="3120" w:type="dxa"/>
            <w:gridSpan w:val="2"/>
            <w:tcBorders>
              <w:bottom w:val="single" w:sz="4" w:space="0" w:color="auto"/>
              <w:right w:val="single" w:sz="4" w:space="0" w:color="auto"/>
            </w:tcBorders>
          </w:tcPr>
          <w:p w14:paraId="1351E26A" w14:textId="77777777" w:rsidR="000C038A" w:rsidRPr="00131D6E" w:rsidRDefault="001E41F3" w:rsidP="00BD6BB8">
            <w:pPr>
              <w:pStyle w:val="CRCoverPage"/>
              <w:tabs>
                <w:tab w:val="left" w:pos="950"/>
              </w:tabs>
              <w:spacing w:after="0"/>
              <w:ind w:left="241" w:hanging="241"/>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releases:</w:t>
            </w:r>
            <w:r w:rsidRPr="00131D6E">
              <w:rPr>
                <w:i/>
                <w:noProof/>
                <w:sz w:val="18"/>
                <w:lang w:val="en-US"/>
              </w:rPr>
              <w:br/>
              <w:t>Rel-8</w:t>
            </w:r>
            <w:r w:rsidRPr="00131D6E">
              <w:rPr>
                <w:i/>
                <w:noProof/>
                <w:sz w:val="18"/>
                <w:lang w:val="en-US"/>
              </w:rPr>
              <w:tab/>
              <w:t>(Release 8)</w:t>
            </w:r>
            <w:r w:rsidR="007C2097" w:rsidRPr="00131D6E">
              <w:rPr>
                <w:i/>
                <w:noProof/>
                <w:sz w:val="18"/>
                <w:lang w:val="en-US"/>
              </w:rPr>
              <w:br/>
              <w:t>Rel-9</w:t>
            </w:r>
            <w:r w:rsidR="007C2097" w:rsidRPr="00131D6E">
              <w:rPr>
                <w:i/>
                <w:noProof/>
                <w:sz w:val="18"/>
                <w:lang w:val="en-US"/>
              </w:rPr>
              <w:tab/>
              <w:t>(Release 9)</w:t>
            </w:r>
            <w:r w:rsidR="009777D9" w:rsidRPr="00131D6E">
              <w:rPr>
                <w:i/>
                <w:noProof/>
                <w:sz w:val="18"/>
                <w:lang w:val="en-US"/>
              </w:rPr>
              <w:br/>
              <w:t>Rel-10</w:t>
            </w:r>
            <w:r w:rsidR="009777D9" w:rsidRPr="00131D6E">
              <w:rPr>
                <w:i/>
                <w:noProof/>
                <w:sz w:val="18"/>
                <w:lang w:val="en-US"/>
              </w:rPr>
              <w:tab/>
              <w:t>(Release 10)</w:t>
            </w:r>
            <w:r w:rsidR="000C038A" w:rsidRPr="00131D6E">
              <w:rPr>
                <w:i/>
                <w:noProof/>
                <w:sz w:val="18"/>
                <w:lang w:val="en-US"/>
              </w:rPr>
              <w:br/>
              <w:t>Rel-11</w:t>
            </w:r>
            <w:r w:rsidR="000C038A" w:rsidRPr="00131D6E">
              <w:rPr>
                <w:i/>
                <w:noProof/>
                <w:sz w:val="18"/>
                <w:lang w:val="en-US"/>
              </w:rPr>
              <w:tab/>
              <w:t>(Release 11)</w:t>
            </w:r>
            <w:r w:rsidR="000C038A" w:rsidRPr="00131D6E">
              <w:rPr>
                <w:i/>
                <w:noProof/>
                <w:sz w:val="18"/>
                <w:lang w:val="en-US"/>
              </w:rPr>
              <w:br/>
              <w:t>Rel-12</w:t>
            </w:r>
            <w:r w:rsidR="000C038A" w:rsidRPr="00131D6E">
              <w:rPr>
                <w:i/>
                <w:noProof/>
                <w:sz w:val="18"/>
                <w:lang w:val="en-US"/>
              </w:rPr>
              <w:tab/>
              <w:t>(Release 12)</w:t>
            </w:r>
            <w:r w:rsidR="0051580D" w:rsidRPr="00131D6E">
              <w:rPr>
                <w:i/>
                <w:noProof/>
                <w:sz w:val="18"/>
                <w:lang w:val="en-US"/>
              </w:rPr>
              <w:br/>
            </w:r>
            <w:bookmarkStart w:id="1" w:name="OLE_LINK1"/>
            <w:r w:rsidR="0051580D" w:rsidRPr="00131D6E">
              <w:rPr>
                <w:i/>
                <w:noProof/>
                <w:sz w:val="18"/>
                <w:lang w:val="en-US"/>
              </w:rPr>
              <w:t>Rel-13</w:t>
            </w:r>
            <w:r w:rsidR="0051580D" w:rsidRPr="00131D6E">
              <w:rPr>
                <w:i/>
                <w:noProof/>
                <w:sz w:val="18"/>
                <w:lang w:val="en-US"/>
              </w:rPr>
              <w:tab/>
              <w:t>(Release 13)</w:t>
            </w:r>
            <w:bookmarkEnd w:id="1"/>
            <w:r w:rsidR="00BD6BB8" w:rsidRPr="00131D6E">
              <w:rPr>
                <w:i/>
                <w:noProof/>
                <w:sz w:val="18"/>
                <w:lang w:val="en-US"/>
              </w:rPr>
              <w:br/>
              <w:t>Rel-14</w:t>
            </w:r>
            <w:r w:rsidR="00BD6BB8" w:rsidRPr="00131D6E">
              <w:rPr>
                <w:i/>
                <w:noProof/>
                <w:sz w:val="18"/>
                <w:lang w:val="en-US"/>
              </w:rPr>
              <w:tab/>
              <w:t>(Release 14)</w:t>
            </w:r>
            <w:r w:rsidR="00E34898" w:rsidRPr="00131D6E">
              <w:rPr>
                <w:i/>
                <w:noProof/>
                <w:sz w:val="18"/>
                <w:lang w:val="en-US"/>
              </w:rPr>
              <w:br/>
              <w:t>Rel-15</w:t>
            </w:r>
            <w:r w:rsidR="00E34898" w:rsidRPr="00131D6E">
              <w:rPr>
                <w:i/>
                <w:noProof/>
                <w:sz w:val="18"/>
                <w:lang w:val="en-US"/>
              </w:rPr>
              <w:tab/>
              <w:t>(Release 15)</w:t>
            </w:r>
            <w:r w:rsidR="00E34898" w:rsidRPr="00131D6E">
              <w:rPr>
                <w:i/>
                <w:noProof/>
                <w:sz w:val="18"/>
                <w:lang w:val="en-US"/>
              </w:rPr>
              <w:br/>
              <w:t>Rel-16</w:t>
            </w:r>
            <w:r w:rsidR="00E34898" w:rsidRPr="00131D6E">
              <w:rPr>
                <w:i/>
                <w:noProof/>
                <w:sz w:val="18"/>
                <w:lang w:val="en-US"/>
              </w:rPr>
              <w:tab/>
              <w:t>(Release 16)</w:t>
            </w:r>
          </w:p>
        </w:tc>
      </w:tr>
      <w:tr w:rsidR="001E41F3" w:rsidRPr="00131D6E" w14:paraId="65B4BF81" w14:textId="77777777" w:rsidTr="00547111">
        <w:tc>
          <w:tcPr>
            <w:tcW w:w="1843" w:type="dxa"/>
          </w:tcPr>
          <w:p w14:paraId="72B7071C" w14:textId="77777777" w:rsidR="001E41F3" w:rsidRPr="00131D6E" w:rsidRDefault="001E41F3">
            <w:pPr>
              <w:pStyle w:val="CRCoverPage"/>
              <w:spacing w:after="0"/>
              <w:rPr>
                <w:b/>
                <w:i/>
                <w:noProof/>
                <w:sz w:val="8"/>
                <w:szCs w:val="8"/>
                <w:lang w:val="en-US"/>
              </w:rPr>
            </w:pPr>
          </w:p>
        </w:tc>
        <w:tc>
          <w:tcPr>
            <w:tcW w:w="7797" w:type="dxa"/>
            <w:gridSpan w:val="10"/>
          </w:tcPr>
          <w:p w14:paraId="7298A9BD" w14:textId="77777777" w:rsidR="001E41F3" w:rsidRPr="00131D6E" w:rsidRDefault="001E41F3">
            <w:pPr>
              <w:pStyle w:val="CRCoverPage"/>
              <w:spacing w:after="0"/>
              <w:rPr>
                <w:noProof/>
                <w:sz w:val="8"/>
                <w:szCs w:val="8"/>
                <w:lang w:val="en-US"/>
              </w:rPr>
            </w:pPr>
          </w:p>
        </w:tc>
      </w:tr>
      <w:tr w:rsidR="001E41F3" w:rsidRPr="00131D6E" w14:paraId="5DE63CA8" w14:textId="77777777" w:rsidTr="00547111">
        <w:tc>
          <w:tcPr>
            <w:tcW w:w="2694" w:type="dxa"/>
            <w:gridSpan w:val="2"/>
            <w:tcBorders>
              <w:top w:val="single" w:sz="4" w:space="0" w:color="auto"/>
              <w:left w:val="single" w:sz="4" w:space="0" w:color="auto"/>
            </w:tcBorders>
          </w:tcPr>
          <w:p w14:paraId="62239DD7" w14:textId="77777777" w:rsidR="001E41F3" w:rsidRPr="00131D6E" w:rsidRDefault="001E41F3">
            <w:pPr>
              <w:pStyle w:val="CRCoverPage"/>
              <w:tabs>
                <w:tab w:val="right" w:pos="2184"/>
              </w:tabs>
              <w:spacing w:after="0"/>
              <w:rPr>
                <w:b/>
                <w:i/>
                <w:noProof/>
                <w:lang w:val="en-US"/>
              </w:rPr>
            </w:pPr>
            <w:r w:rsidRPr="00131D6E">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85A74F7" w14:textId="5E3626C1" w:rsidR="00E93D66" w:rsidRPr="00131D6E" w:rsidRDefault="00E93D66" w:rsidP="00E93D66">
            <w:pPr>
              <w:pStyle w:val="CRCoverPage"/>
              <w:spacing w:after="0"/>
              <w:ind w:left="100"/>
              <w:rPr>
                <w:noProof/>
                <w:lang w:val="en-US"/>
              </w:rPr>
            </w:pPr>
            <w:r w:rsidRPr="00131D6E">
              <w:rPr>
                <w:lang w:val="en-US"/>
              </w:rPr>
              <w:t>Stage</w:t>
            </w:r>
            <w:r w:rsidRPr="00131D6E">
              <w:rPr>
                <w:noProof/>
                <w:lang w:val="en-US"/>
              </w:rPr>
              <w:t xml:space="preserve"> </w:t>
            </w:r>
            <w:r w:rsidR="00B61136" w:rsidRPr="00131D6E">
              <w:rPr>
                <w:noProof/>
                <w:lang w:val="en-US"/>
              </w:rPr>
              <w:t>1</w:t>
            </w:r>
            <w:r w:rsidRPr="00131D6E">
              <w:rPr>
                <w:noProof/>
                <w:lang w:val="en-US"/>
              </w:rPr>
              <w:t xml:space="preserve"> </w:t>
            </w:r>
            <w:r w:rsidR="00101BE2" w:rsidRPr="00131D6E">
              <w:rPr>
                <w:noProof/>
                <w:lang w:val="en-US"/>
              </w:rPr>
              <w:t xml:space="preserve">TS </w:t>
            </w:r>
            <w:r w:rsidR="001666D8" w:rsidRPr="00131D6E">
              <w:rPr>
                <w:noProof/>
                <w:lang w:val="en-US"/>
              </w:rPr>
              <w:t>2</w:t>
            </w:r>
            <w:r w:rsidR="00B61136" w:rsidRPr="00131D6E">
              <w:rPr>
                <w:noProof/>
                <w:lang w:val="en-US"/>
              </w:rPr>
              <w:t>2</w:t>
            </w:r>
            <w:r w:rsidR="001666D8" w:rsidRPr="00131D6E">
              <w:rPr>
                <w:noProof/>
                <w:lang w:val="en-US"/>
              </w:rPr>
              <w:t>.</w:t>
            </w:r>
            <w:r w:rsidR="00661852" w:rsidRPr="00131D6E">
              <w:rPr>
                <w:noProof/>
                <w:lang w:val="en-US"/>
              </w:rPr>
              <w:t>1</w:t>
            </w:r>
            <w:r w:rsidR="001666D8" w:rsidRPr="00131D6E">
              <w:rPr>
                <w:noProof/>
                <w:lang w:val="en-US"/>
              </w:rPr>
              <w:t>79 specif</w:t>
            </w:r>
            <w:r w:rsidR="00101BE2" w:rsidRPr="00131D6E">
              <w:rPr>
                <w:noProof/>
                <w:lang w:val="en-US"/>
              </w:rPr>
              <w:t>ies</w:t>
            </w:r>
            <w:r w:rsidR="001666D8" w:rsidRPr="00131D6E">
              <w:rPr>
                <w:noProof/>
                <w:lang w:val="en-US"/>
              </w:rPr>
              <w:t xml:space="preserve"> </w:t>
            </w:r>
            <w:r w:rsidR="00661852" w:rsidRPr="00131D6E">
              <w:rPr>
                <w:noProof/>
                <w:lang w:val="en-US"/>
              </w:rPr>
              <w:t>the requirement [R-6.2.1-010a] to inform the originator of a group call about all the mandatory participants that did not acknowledge the invite to participate</w:t>
            </w:r>
            <w:r w:rsidRPr="00131D6E">
              <w:rPr>
                <w:noProof/>
                <w:lang w:val="en-US"/>
              </w:rPr>
              <w:t>.</w:t>
            </w:r>
          </w:p>
          <w:p w14:paraId="3145F86E" w14:textId="77777777" w:rsidR="00E93D66" w:rsidRPr="00131D6E" w:rsidRDefault="00E93D66" w:rsidP="00E93D66">
            <w:pPr>
              <w:pStyle w:val="CRCoverPage"/>
              <w:spacing w:after="0"/>
              <w:rPr>
                <w:noProof/>
                <w:lang w:val="en-US"/>
              </w:rPr>
            </w:pPr>
          </w:p>
          <w:p w14:paraId="4F553B67" w14:textId="08BAA223" w:rsidR="00661852" w:rsidRPr="00131D6E" w:rsidRDefault="00661852" w:rsidP="00E93D66">
            <w:pPr>
              <w:pStyle w:val="CRCoverPage"/>
              <w:spacing w:after="0"/>
              <w:ind w:left="100"/>
              <w:rPr>
                <w:lang w:val="en-US"/>
              </w:rPr>
            </w:pPr>
            <w:r w:rsidRPr="00131D6E">
              <w:rPr>
                <w:lang w:val="en-US"/>
              </w:rPr>
              <w:t>At Stage 2 TS 23.379 describes in the information flow 10.6.2.2.13 from MCPTT server to client, the use of an optional parameter for acknowledged group calls (&lt;on-network-required&gt;) MCPTT ID list.</w:t>
            </w:r>
          </w:p>
          <w:p w14:paraId="0AE31E48" w14:textId="77777777" w:rsidR="00661852" w:rsidRPr="00131D6E" w:rsidRDefault="00661852" w:rsidP="00E93D66">
            <w:pPr>
              <w:pStyle w:val="CRCoverPage"/>
              <w:spacing w:after="0"/>
              <w:ind w:left="100"/>
              <w:rPr>
                <w:lang w:val="en-US"/>
              </w:rPr>
            </w:pPr>
          </w:p>
          <w:p w14:paraId="06D2BE96" w14:textId="5A2227C6" w:rsidR="000C5467" w:rsidRPr="00131D6E" w:rsidRDefault="00661852" w:rsidP="00101BE2">
            <w:pPr>
              <w:pStyle w:val="CRCoverPage"/>
              <w:spacing w:after="0"/>
              <w:ind w:left="100"/>
              <w:rPr>
                <w:lang w:val="en-US"/>
              </w:rPr>
            </w:pPr>
            <w:r w:rsidRPr="00131D6E">
              <w:rPr>
                <w:lang w:val="en-US"/>
              </w:rPr>
              <w:t>Currently in Stage 3 this requirement and optional parameter is not considered.</w:t>
            </w:r>
            <w:r w:rsidR="00101BE2" w:rsidRPr="00131D6E">
              <w:rPr>
                <w:lang w:val="en-US"/>
              </w:rPr>
              <w:t xml:space="preserve"> </w:t>
            </w:r>
          </w:p>
        </w:tc>
      </w:tr>
      <w:tr w:rsidR="001E41F3" w:rsidRPr="00131D6E" w14:paraId="784256F6" w14:textId="77777777" w:rsidTr="00547111">
        <w:tc>
          <w:tcPr>
            <w:tcW w:w="2694" w:type="dxa"/>
            <w:gridSpan w:val="2"/>
            <w:tcBorders>
              <w:left w:val="single" w:sz="4" w:space="0" w:color="auto"/>
            </w:tcBorders>
          </w:tcPr>
          <w:p w14:paraId="64B1F3C3" w14:textId="77777777" w:rsidR="001E41F3" w:rsidRPr="00131D6E" w:rsidRDefault="001E41F3">
            <w:pPr>
              <w:pStyle w:val="CRCoverPage"/>
              <w:spacing w:after="0"/>
              <w:rPr>
                <w:b/>
                <w:i/>
                <w:noProof/>
                <w:sz w:val="8"/>
                <w:szCs w:val="8"/>
                <w:lang w:val="en-US"/>
              </w:rPr>
            </w:pPr>
          </w:p>
        </w:tc>
        <w:tc>
          <w:tcPr>
            <w:tcW w:w="6946" w:type="dxa"/>
            <w:gridSpan w:val="9"/>
            <w:tcBorders>
              <w:right w:val="single" w:sz="4" w:space="0" w:color="auto"/>
            </w:tcBorders>
          </w:tcPr>
          <w:p w14:paraId="19E16DEA" w14:textId="77777777" w:rsidR="001E41F3" w:rsidRPr="00131D6E" w:rsidRDefault="001E41F3">
            <w:pPr>
              <w:pStyle w:val="CRCoverPage"/>
              <w:spacing w:after="0"/>
              <w:rPr>
                <w:noProof/>
                <w:sz w:val="8"/>
                <w:szCs w:val="8"/>
                <w:lang w:val="en-US"/>
              </w:rPr>
            </w:pPr>
          </w:p>
        </w:tc>
      </w:tr>
      <w:tr w:rsidR="001E41F3" w:rsidRPr="00131D6E" w14:paraId="5E4CE3E2" w14:textId="77777777" w:rsidTr="00547111">
        <w:tc>
          <w:tcPr>
            <w:tcW w:w="2694" w:type="dxa"/>
            <w:gridSpan w:val="2"/>
            <w:tcBorders>
              <w:left w:val="single" w:sz="4" w:space="0" w:color="auto"/>
            </w:tcBorders>
          </w:tcPr>
          <w:p w14:paraId="240F1AF9" w14:textId="77777777" w:rsidR="001E41F3" w:rsidRPr="00131D6E" w:rsidRDefault="001E41F3">
            <w:pPr>
              <w:pStyle w:val="CRCoverPage"/>
              <w:tabs>
                <w:tab w:val="right" w:pos="2184"/>
              </w:tabs>
              <w:spacing w:after="0"/>
              <w:rPr>
                <w:b/>
                <w:i/>
                <w:noProof/>
                <w:lang w:val="en-US"/>
              </w:rPr>
            </w:pPr>
            <w:r w:rsidRPr="00131D6E">
              <w:rPr>
                <w:b/>
                <w:i/>
                <w:noProof/>
                <w:lang w:val="en-US"/>
              </w:rPr>
              <w:t>Summary of change</w:t>
            </w:r>
            <w:r w:rsidR="0051580D" w:rsidRPr="00131D6E">
              <w:rPr>
                <w:b/>
                <w:i/>
                <w:noProof/>
                <w:lang w:val="en-US"/>
              </w:rPr>
              <w:t>:</w:t>
            </w:r>
          </w:p>
        </w:tc>
        <w:tc>
          <w:tcPr>
            <w:tcW w:w="6946" w:type="dxa"/>
            <w:gridSpan w:val="9"/>
            <w:tcBorders>
              <w:right w:val="single" w:sz="4" w:space="0" w:color="auto"/>
            </w:tcBorders>
            <w:shd w:val="pct30" w:color="FFFF00" w:fill="auto"/>
          </w:tcPr>
          <w:p w14:paraId="3BE52CF6" w14:textId="77777777" w:rsidR="00783E46" w:rsidRPr="00131D6E" w:rsidRDefault="009A66BC">
            <w:pPr>
              <w:pStyle w:val="CRCoverPage"/>
              <w:spacing w:after="0"/>
              <w:ind w:left="100"/>
              <w:rPr>
                <w:noProof/>
                <w:lang w:val="en-US"/>
              </w:rPr>
            </w:pPr>
            <w:r w:rsidRPr="00131D6E">
              <w:rPr>
                <w:noProof/>
                <w:lang w:val="en-US"/>
              </w:rPr>
              <w:t xml:space="preserve">1) </w:t>
            </w:r>
            <w:r w:rsidR="00661852" w:rsidRPr="00131D6E">
              <w:rPr>
                <w:noProof/>
                <w:lang w:val="en-US"/>
              </w:rPr>
              <w:t xml:space="preserve">Add an additional step on the </w:t>
            </w:r>
            <w:r w:rsidR="002F019A" w:rsidRPr="00131D6E">
              <w:rPr>
                <w:noProof/>
                <w:lang w:val="en-US"/>
              </w:rPr>
              <w:t xml:space="preserve">behaviour of Controlling Server, in the Handling of the acknowledged call setup timer (TNG1) – 6.3.3.3 for </w:t>
            </w:r>
            <w:r w:rsidR="00783E46" w:rsidRPr="00131D6E">
              <w:rPr>
                <w:noProof/>
                <w:lang w:val="en-US"/>
              </w:rPr>
              <w:t>:</w:t>
            </w:r>
          </w:p>
          <w:p w14:paraId="728A82D1" w14:textId="010EFA7D" w:rsidR="001E41F3" w:rsidRPr="00131D6E" w:rsidRDefault="00783E46" w:rsidP="008F6C22">
            <w:pPr>
              <w:pStyle w:val="CRCoverPage"/>
              <w:spacing w:after="0"/>
              <w:ind w:left="100"/>
              <w:rPr>
                <w:noProof/>
                <w:lang w:val="en-US"/>
              </w:rPr>
            </w:pPr>
            <w:r w:rsidRPr="00131D6E">
              <w:rPr>
                <w:lang w:val="en-US"/>
              </w:rPr>
              <w:t>&lt;on-network-action-upon-expiration-of-</w:t>
            </w:r>
            <w:r w:rsidRPr="00131D6E">
              <w:rPr>
                <w:rFonts w:eastAsia="SimSun"/>
                <w:lang w:val="en-US"/>
              </w:rPr>
              <w:t>timeout-for-acknowledgement-of-required-members&gt; to proceed</w:t>
            </w:r>
            <w:r w:rsidR="00DA7491" w:rsidRPr="00131D6E">
              <w:rPr>
                <w:rFonts w:eastAsia="SimSun"/>
                <w:lang w:val="en-US"/>
              </w:rPr>
              <w:t xml:space="preserve"> where the Controlling Server should send the SIP 200 (OK</w:t>
            </w:r>
            <w:r w:rsidR="00131D6E" w:rsidRPr="00131D6E">
              <w:rPr>
                <w:rFonts w:eastAsia="SimSun"/>
                <w:lang w:val="en-US"/>
              </w:rPr>
              <w:t>)</w:t>
            </w:r>
            <w:r w:rsidR="008F6C22">
              <w:rPr>
                <w:noProof/>
                <w:lang w:val="en-US"/>
              </w:rPr>
              <w:t>, or when the Controlling Server receives a final 4xx, 5xx, 6xx answer from a invited participant</w:t>
            </w:r>
            <w:r w:rsidR="009A66BC" w:rsidRPr="00131D6E">
              <w:rPr>
                <w:noProof/>
                <w:lang w:val="en-US"/>
              </w:rPr>
              <w:t xml:space="preserve"> </w:t>
            </w:r>
          </w:p>
          <w:p w14:paraId="77502726" w14:textId="36AC4A7A" w:rsidR="00DA7491" w:rsidRDefault="00DA7491">
            <w:pPr>
              <w:pStyle w:val="CRCoverPage"/>
              <w:spacing w:after="0"/>
              <w:ind w:left="100"/>
              <w:rPr>
                <w:noProof/>
                <w:lang w:val="en-US"/>
              </w:rPr>
            </w:pPr>
            <w:r w:rsidRPr="00131D6E">
              <w:rPr>
                <w:noProof/>
                <w:lang w:val="en-US"/>
              </w:rPr>
              <w:t xml:space="preserve">Not considered the need to include this information where </w:t>
            </w:r>
            <w:r w:rsidRPr="00131D6E">
              <w:rPr>
                <w:lang w:val="en-US"/>
              </w:rPr>
              <w:t>&lt;on-network-action-upon-expiration-of-</w:t>
            </w:r>
            <w:r w:rsidRPr="00131D6E">
              <w:rPr>
                <w:rFonts w:eastAsia="SimSun"/>
                <w:lang w:val="en-US"/>
              </w:rPr>
              <w:t xml:space="preserve">timeout-for-acknowledgement-of-required-members&gt; is </w:t>
            </w:r>
            <w:r w:rsidRPr="00131D6E">
              <w:rPr>
                <w:noProof/>
                <w:lang w:val="en-US"/>
              </w:rPr>
              <w:t>configured as abandon, where the Controlling Server should send a SIP 480.</w:t>
            </w:r>
          </w:p>
          <w:p w14:paraId="3D3CBDDF" w14:textId="79F41536" w:rsidR="00A710A7" w:rsidRPr="00131D6E" w:rsidRDefault="008F6C22" w:rsidP="00A5628D">
            <w:pPr>
              <w:pStyle w:val="CRCoverPage"/>
              <w:spacing w:after="0"/>
              <w:ind w:left="100"/>
              <w:rPr>
                <w:noProof/>
                <w:lang w:val="en-US"/>
              </w:rPr>
            </w:pPr>
            <w:r>
              <w:rPr>
                <w:noProof/>
                <w:lang w:val="en-US"/>
              </w:rPr>
              <w:t xml:space="preserve">2) Add </w:t>
            </w:r>
            <w:r w:rsidR="00336E5A">
              <w:rPr>
                <w:noProof/>
                <w:lang w:val="en-US"/>
              </w:rPr>
              <w:t>to the list of Protecti</w:t>
            </w:r>
            <w:r w:rsidR="00F66A79">
              <w:rPr>
                <w:noProof/>
                <w:lang w:val="en-US"/>
              </w:rPr>
              <w:t>o</w:t>
            </w:r>
            <w:r w:rsidR="00336E5A">
              <w:rPr>
                <w:noProof/>
                <w:lang w:val="en-US"/>
              </w:rPr>
              <w:t xml:space="preserve">n of sensitive application data the SIP 200 (OK) when it </w:t>
            </w:r>
            <w:r w:rsidR="00F66A79">
              <w:rPr>
                <w:noProof/>
                <w:lang w:val="en-US"/>
              </w:rPr>
              <w:t>incorporates</w:t>
            </w:r>
            <w:r w:rsidR="00336E5A">
              <w:rPr>
                <w:noProof/>
                <w:lang w:val="en-US"/>
              </w:rPr>
              <w:t xml:space="preserve"> the list of MCPTT ID</w:t>
            </w:r>
          </w:p>
        </w:tc>
      </w:tr>
      <w:tr w:rsidR="001E41F3" w:rsidRPr="00131D6E" w14:paraId="538885E4" w14:textId="77777777" w:rsidTr="00547111">
        <w:tc>
          <w:tcPr>
            <w:tcW w:w="2694" w:type="dxa"/>
            <w:gridSpan w:val="2"/>
            <w:tcBorders>
              <w:left w:val="single" w:sz="4" w:space="0" w:color="auto"/>
            </w:tcBorders>
          </w:tcPr>
          <w:p w14:paraId="46CF4711" w14:textId="77777777" w:rsidR="001E41F3" w:rsidRPr="00131D6E" w:rsidRDefault="001E41F3">
            <w:pPr>
              <w:pStyle w:val="CRCoverPage"/>
              <w:spacing w:after="0"/>
              <w:rPr>
                <w:b/>
                <w:i/>
                <w:noProof/>
                <w:sz w:val="8"/>
                <w:szCs w:val="8"/>
                <w:lang w:val="en-US"/>
              </w:rPr>
            </w:pPr>
          </w:p>
        </w:tc>
        <w:tc>
          <w:tcPr>
            <w:tcW w:w="6946" w:type="dxa"/>
            <w:gridSpan w:val="9"/>
            <w:tcBorders>
              <w:right w:val="single" w:sz="4" w:space="0" w:color="auto"/>
            </w:tcBorders>
          </w:tcPr>
          <w:p w14:paraId="18E63B95" w14:textId="77777777" w:rsidR="001E41F3" w:rsidRPr="00131D6E" w:rsidRDefault="001E41F3">
            <w:pPr>
              <w:pStyle w:val="CRCoverPage"/>
              <w:spacing w:after="0"/>
              <w:rPr>
                <w:noProof/>
                <w:sz w:val="8"/>
                <w:szCs w:val="8"/>
                <w:lang w:val="en-US"/>
              </w:rPr>
            </w:pPr>
          </w:p>
        </w:tc>
      </w:tr>
      <w:tr w:rsidR="003D13FB" w:rsidRPr="00131D6E" w14:paraId="3B118DFE" w14:textId="77777777" w:rsidTr="00547111">
        <w:tc>
          <w:tcPr>
            <w:tcW w:w="2694" w:type="dxa"/>
            <w:gridSpan w:val="2"/>
            <w:tcBorders>
              <w:left w:val="single" w:sz="4" w:space="0" w:color="auto"/>
              <w:bottom w:val="single" w:sz="4" w:space="0" w:color="auto"/>
            </w:tcBorders>
          </w:tcPr>
          <w:p w14:paraId="37854F99" w14:textId="77777777" w:rsidR="003D13FB" w:rsidRPr="00131D6E" w:rsidRDefault="003D13FB" w:rsidP="003D13FB">
            <w:pPr>
              <w:pStyle w:val="CRCoverPage"/>
              <w:tabs>
                <w:tab w:val="right" w:pos="2184"/>
              </w:tabs>
              <w:spacing w:after="0"/>
              <w:rPr>
                <w:b/>
                <w:i/>
                <w:noProof/>
                <w:lang w:val="en-US"/>
              </w:rPr>
            </w:pPr>
            <w:r w:rsidRPr="00131D6E">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04B7D46" w14:textId="000A2436" w:rsidR="003D13FB" w:rsidRPr="00131D6E" w:rsidRDefault="00DA7491" w:rsidP="003D13FB">
            <w:pPr>
              <w:spacing w:after="0"/>
              <w:ind w:left="100"/>
              <w:rPr>
                <w:rFonts w:ascii="Arial" w:hAnsi="Arial"/>
                <w:noProof/>
                <w:lang w:val="en-US"/>
              </w:rPr>
            </w:pPr>
            <w:r w:rsidRPr="00131D6E">
              <w:rPr>
                <w:rFonts w:ascii="Arial" w:hAnsi="Arial"/>
                <w:noProof/>
                <w:lang w:val="en-US"/>
              </w:rPr>
              <w:t>The requirement would not be fullfilled, so no immediate way to know who</w:t>
            </w:r>
            <w:r w:rsidR="00EC18F6">
              <w:rPr>
                <w:rFonts w:ascii="Arial" w:hAnsi="Arial"/>
                <w:noProof/>
                <w:lang w:val="en-US"/>
              </w:rPr>
              <w:t xml:space="preserve"> did not acknowledge the</w:t>
            </w:r>
            <w:bookmarkStart w:id="2" w:name="_GoBack"/>
            <w:bookmarkEnd w:id="2"/>
            <w:r w:rsidR="00EC18F6">
              <w:rPr>
                <w:rFonts w:ascii="Arial" w:hAnsi="Arial"/>
                <w:noProof/>
                <w:lang w:val="en-US"/>
              </w:rPr>
              <w:t xml:space="preserve"> group call</w:t>
            </w:r>
            <w:r w:rsidR="003D13FB" w:rsidRPr="00131D6E">
              <w:rPr>
                <w:rFonts w:ascii="Arial" w:hAnsi="Arial"/>
                <w:noProof/>
                <w:lang w:val="en-US"/>
              </w:rPr>
              <w:t>.</w:t>
            </w:r>
          </w:p>
        </w:tc>
      </w:tr>
      <w:tr w:rsidR="003D13FB" w:rsidRPr="00131D6E" w14:paraId="6B94ACE4" w14:textId="77777777" w:rsidTr="00547111">
        <w:tc>
          <w:tcPr>
            <w:tcW w:w="2694" w:type="dxa"/>
            <w:gridSpan w:val="2"/>
          </w:tcPr>
          <w:p w14:paraId="2B811F84" w14:textId="77777777" w:rsidR="003D13FB" w:rsidRPr="00131D6E" w:rsidRDefault="003D13FB" w:rsidP="003D13FB">
            <w:pPr>
              <w:pStyle w:val="CRCoverPage"/>
              <w:spacing w:after="0"/>
              <w:rPr>
                <w:b/>
                <w:i/>
                <w:noProof/>
                <w:sz w:val="8"/>
                <w:szCs w:val="8"/>
                <w:lang w:val="en-US"/>
              </w:rPr>
            </w:pPr>
          </w:p>
        </w:tc>
        <w:tc>
          <w:tcPr>
            <w:tcW w:w="6946" w:type="dxa"/>
            <w:gridSpan w:val="9"/>
          </w:tcPr>
          <w:p w14:paraId="13A2E76B" w14:textId="77777777" w:rsidR="003D13FB" w:rsidRPr="00131D6E" w:rsidRDefault="003D13FB" w:rsidP="003D13FB">
            <w:pPr>
              <w:pStyle w:val="CRCoverPage"/>
              <w:spacing w:after="0"/>
              <w:rPr>
                <w:noProof/>
                <w:sz w:val="8"/>
                <w:szCs w:val="8"/>
                <w:lang w:val="en-US"/>
              </w:rPr>
            </w:pPr>
          </w:p>
        </w:tc>
      </w:tr>
      <w:tr w:rsidR="003D13FB" w:rsidRPr="00131D6E" w14:paraId="213C3758" w14:textId="77777777" w:rsidTr="00547111">
        <w:tc>
          <w:tcPr>
            <w:tcW w:w="2694" w:type="dxa"/>
            <w:gridSpan w:val="2"/>
            <w:tcBorders>
              <w:top w:val="single" w:sz="4" w:space="0" w:color="auto"/>
              <w:left w:val="single" w:sz="4" w:space="0" w:color="auto"/>
            </w:tcBorders>
          </w:tcPr>
          <w:p w14:paraId="41B9896F" w14:textId="77777777" w:rsidR="003D13FB" w:rsidRPr="00131D6E" w:rsidRDefault="003D13FB" w:rsidP="003D13FB">
            <w:pPr>
              <w:pStyle w:val="CRCoverPage"/>
              <w:tabs>
                <w:tab w:val="right" w:pos="2184"/>
              </w:tabs>
              <w:spacing w:after="0"/>
              <w:rPr>
                <w:b/>
                <w:i/>
                <w:noProof/>
                <w:lang w:val="en-US"/>
              </w:rPr>
            </w:pPr>
            <w:r w:rsidRPr="00131D6E">
              <w:rPr>
                <w:b/>
                <w:i/>
                <w:noProof/>
                <w:lang w:val="en-US"/>
              </w:rPr>
              <w:t>Clauses affected:</w:t>
            </w:r>
          </w:p>
        </w:tc>
        <w:tc>
          <w:tcPr>
            <w:tcW w:w="6946" w:type="dxa"/>
            <w:gridSpan w:val="9"/>
            <w:tcBorders>
              <w:top w:val="single" w:sz="4" w:space="0" w:color="auto"/>
              <w:right w:val="single" w:sz="4" w:space="0" w:color="auto"/>
            </w:tcBorders>
            <w:shd w:val="pct30" w:color="FFFF00" w:fill="auto"/>
          </w:tcPr>
          <w:p w14:paraId="05DA42AA" w14:textId="6A2252AC" w:rsidR="003D13FB" w:rsidRPr="00131D6E" w:rsidRDefault="006E7D59" w:rsidP="003D13FB">
            <w:pPr>
              <w:pStyle w:val="CRCoverPage"/>
              <w:spacing w:after="0"/>
              <w:ind w:left="100"/>
              <w:rPr>
                <w:noProof/>
                <w:lang w:val="en-US"/>
              </w:rPr>
            </w:pPr>
            <w:r>
              <w:rPr>
                <w:noProof/>
                <w:lang w:val="en-US"/>
              </w:rPr>
              <w:t xml:space="preserve">4.8, </w:t>
            </w:r>
            <w:r w:rsidR="00554DEE">
              <w:rPr>
                <w:noProof/>
                <w:lang w:val="en-US"/>
              </w:rPr>
              <w:t>6.3.3.3</w:t>
            </w:r>
          </w:p>
        </w:tc>
      </w:tr>
      <w:tr w:rsidR="003D13FB" w:rsidRPr="00131D6E" w14:paraId="668C3B5D" w14:textId="77777777" w:rsidTr="00547111">
        <w:tc>
          <w:tcPr>
            <w:tcW w:w="2694" w:type="dxa"/>
            <w:gridSpan w:val="2"/>
            <w:tcBorders>
              <w:left w:val="single" w:sz="4" w:space="0" w:color="auto"/>
            </w:tcBorders>
          </w:tcPr>
          <w:p w14:paraId="1E23FEAB" w14:textId="77777777" w:rsidR="003D13FB" w:rsidRPr="00131D6E" w:rsidRDefault="003D13FB" w:rsidP="003D13FB">
            <w:pPr>
              <w:pStyle w:val="CRCoverPage"/>
              <w:spacing w:after="0"/>
              <w:rPr>
                <w:b/>
                <w:i/>
                <w:noProof/>
                <w:sz w:val="8"/>
                <w:szCs w:val="8"/>
                <w:lang w:val="en-US"/>
              </w:rPr>
            </w:pPr>
          </w:p>
        </w:tc>
        <w:tc>
          <w:tcPr>
            <w:tcW w:w="6946" w:type="dxa"/>
            <w:gridSpan w:val="9"/>
            <w:tcBorders>
              <w:right w:val="single" w:sz="4" w:space="0" w:color="auto"/>
            </w:tcBorders>
          </w:tcPr>
          <w:p w14:paraId="65ED9579" w14:textId="77777777" w:rsidR="003D13FB" w:rsidRPr="00131D6E" w:rsidRDefault="003D13FB" w:rsidP="003D13FB">
            <w:pPr>
              <w:pStyle w:val="CRCoverPage"/>
              <w:spacing w:after="0"/>
              <w:rPr>
                <w:noProof/>
                <w:sz w:val="8"/>
                <w:szCs w:val="8"/>
                <w:lang w:val="en-US"/>
              </w:rPr>
            </w:pPr>
          </w:p>
        </w:tc>
      </w:tr>
      <w:tr w:rsidR="003D13FB" w:rsidRPr="00131D6E" w14:paraId="35F5D730" w14:textId="77777777" w:rsidTr="00547111">
        <w:tc>
          <w:tcPr>
            <w:tcW w:w="2694" w:type="dxa"/>
            <w:gridSpan w:val="2"/>
            <w:tcBorders>
              <w:left w:val="single" w:sz="4" w:space="0" w:color="auto"/>
            </w:tcBorders>
          </w:tcPr>
          <w:p w14:paraId="2CCE5B05" w14:textId="77777777" w:rsidR="003D13FB" w:rsidRPr="00131D6E" w:rsidRDefault="003D13FB" w:rsidP="003D13FB">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3868871" w14:textId="77777777" w:rsidR="003D13FB" w:rsidRPr="00131D6E" w:rsidRDefault="003D13FB" w:rsidP="003D13FB">
            <w:pPr>
              <w:pStyle w:val="CRCoverPage"/>
              <w:spacing w:after="0"/>
              <w:jc w:val="center"/>
              <w:rPr>
                <w:b/>
                <w:caps/>
                <w:noProof/>
                <w:lang w:val="en-US"/>
              </w:rPr>
            </w:pPr>
            <w:r w:rsidRPr="00131D6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CFE50" w14:textId="77777777" w:rsidR="003D13FB" w:rsidRPr="00131D6E" w:rsidRDefault="003D13FB" w:rsidP="003D13FB">
            <w:pPr>
              <w:pStyle w:val="CRCoverPage"/>
              <w:spacing w:after="0"/>
              <w:jc w:val="center"/>
              <w:rPr>
                <w:b/>
                <w:caps/>
                <w:noProof/>
                <w:lang w:val="en-US"/>
              </w:rPr>
            </w:pPr>
            <w:r w:rsidRPr="00131D6E">
              <w:rPr>
                <w:b/>
                <w:caps/>
                <w:noProof/>
                <w:lang w:val="en-US"/>
              </w:rPr>
              <w:t>N</w:t>
            </w:r>
          </w:p>
        </w:tc>
        <w:tc>
          <w:tcPr>
            <w:tcW w:w="2977" w:type="dxa"/>
            <w:gridSpan w:val="4"/>
          </w:tcPr>
          <w:p w14:paraId="682523CB" w14:textId="77777777" w:rsidR="003D13FB" w:rsidRPr="00131D6E" w:rsidRDefault="003D13FB" w:rsidP="003D13FB">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73DB0FB0" w14:textId="77777777" w:rsidR="003D13FB" w:rsidRPr="00131D6E" w:rsidRDefault="003D13FB" w:rsidP="003D13FB">
            <w:pPr>
              <w:pStyle w:val="CRCoverPage"/>
              <w:spacing w:after="0"/>
              <w:ind w:left="99"/>
              <w:rPr>
                <w:noProof/>
                <w:lang w:val="en-US"/>
              </w:rPr>
            </w:pPr>
          </w:p>
        </w:tc>
      </w:tr>
      <w:tr w:rsidR="003D13FB" w:rsidRPr="00131D6E" w14:paraId="4CDCB202" w14:textId="77777777" w:rsidTr="00547111">
        <w:tc>
          <w:tcPr>
            <w:tcW w:w="2694" w:type="dxa"/>
            <w:gridSpan w:val="2"/>
            <w:tcBorders>
              <w:left w:val="single" w:sz="4" w:space="0" w:color="auto"/>
            </w:tcBorders>
          </w:tcPr>
          <w:p w14:paraId="334D16D8" w14:textId="77777777" w:rsidR="003D13FB" w:rsidRPr="00131D6E" w:rsidRDefault="003D13FB" w:rsidP="003D13FB">
            <w:pPr>
              <w:pStyle w:val="CRCoverPage"/>
              <w:tabs>
                <w:tab w:val="right" w:pos="2184"/>
              </w:tabs>
              <w:spacing w:after="0"/>
              <w:rPr>
                <w:b/>
                <w:i/>
                <w:noProof/>
                <w:lang w:val="en-US"/>
              </w:rPr>
            </w:pPr>
            <w:r w:rsidRPr="00131D6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F721E1B" w14:textId="77777777" w:rsidR="003D13FB" w:rsidRPr="00131D6E" w:rsidRDefault="003D13FB" w:rsidP="003D13F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D025" w14:textId="77777777" w:rsidR="003D13FB" w:rsidRPr="00131D6E" w:rsidRDefault="003D13FB" w:rsidP="003D13FB">
            <w:pPr>
              <w:pStyle w:val="CRCoverPage"/>
              <w:spacing w:after="0"/>
              <w:jc w:val="center"/>
              <w:rPr>
                <w:b/>
                <w:caps/>
                <w:noProof/>
                <w:lang w:val="en-US"/>
              </w:rPr>
            </w:pPr>
            <w:r w:rsidRPr="00131D6E">
              <w:rPr>
                <w:b/>
                <w:caps/>
                <w:noProof/>
                <w:lang w:val="en-US"/>
              </w:rPr>
              <w:t>X</w:t>
            </w:r>
          </w:p>
        </w:tc>
        <w:tc>
          <w:tcPr>
            <w:tcW w:w="2977" w:type="dxa"/>
            <w:gridSpan w:val="4"/>
          </w:tcPr>
          <w:p w14:paraId="55B2E937" w14:textId="77777777" w:rsidR="003D13FB" w:rsidRPr="00131D6E" w:rsidRDefault="003D13FB" w:rsidP="003D13FB">
            <w:pPr>
              <w:pStyle w:val="CRCoverPage"/>
              <w:tabs>
                <w:tab w:val="right" w:pos="2893"/>
              </w:tabs>
              <w:spacing w:after="0"/>
              <w:rPr>
                <w:noProof/>
                <w:lang w:val="en-US"/>
              </w:rPr>
            </w:pPr>
            <w:r w:rsidRPr="00131D6E">
              <w:rPr>
                <w:noProof/>
                <w:lang w:val="en-US"/>
              </w:rPr>
              <w:t xml:space="preserve"> Other core specifications</w:t>
            </w:r>
            <w:r w:rsidRPr="00131D6E">
              <w:rPr>
                <w:noProof/>
                <w:lang w:val="en-US"/>
              </w:rPr>
              <w:tab/>
            </w:r>
          </w:p>
        </w:tc>
        <w:tc>
          <w:tcPr>
            <w:tcW w:w="3401" w:type="dxa"/>
            <w:gridSpan w:val="3"/>
            <w:tcBorders>
              <w:right w:val="single" w:sz="4" w:space="0" w:color="auto"/>
            </w:tcBorders>
            <w:shd w:val="pct30" w:color="FFFF00" w:fill="auto"/>
          </w:tcPr>
          <w:p w14:paraId="4BA9D1A6" w14:textId="77777777" w:rsidR="003D13FB" w:rsidRPr="00131D6E" w:rsidRDefault="003D13FB" w:rsidP="003D13FB">
            <w:pPr>
              <w:pStyle w:val="CRCoverPage"/>
              <w:spacing w:after="0"/>
              <w:ind w:left="99"/>
              <w:rPr>
                <w:noProof/>
                <w:lang w:val="en-US"/>
              </w:rPr>
            </w:pPr>
            <w:r w:rsidRPr="00131D6E">
              <w:rPr>
                <w:noProof/>
                <w:lang w:val="en-US"/>
              </w:rPr>
              <w:t xml:space="preserve">TS/TR ... CR ... </w:t>
            </w:r>
          </w:p>
        </w:tc>
      </w:tr>
      <w:tr w:rsidR="003D13FB" w:rsidRPr="00131D6E" w14:paraId="6C6DAB25" w14:textId="77777777" w:rsidTr="00547111">
        <w:tc>
          <w:tcPr>
            <w:tcW w:w="2694" w:type="dxa"/>
            <w:gridSpan w:val="2"/>
            <w:tcBorders>
              <w:left w:val="single" w:sz="4" w:space="0" w:color="auto"/>
            </w:tcBorders>
          </w:tcPr>
          <w:p w14:paraId="49A5D55C" w14:textId="77777777" w:rsidR="003D13FB" w:rsidRPr="00131D6E" w:rsidRDefault="003D13FB" w:rsidP="003D13FB">
            <w:pPr>
              <w:pStyle w:val="CRCoverPage"/>
              <w:spacing w:after="0"/>
              <w:rPr>
                <w:b/>
                <w:i/>
                <w:noProof/>
                <w:lang w:val="en-US"/>
              </w:rPr>
            </w:pPr>
            <w:r w:rsidRPr="00131D6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9F71411" w14:textId="77777777" w:rsidR="003D13FB" w:rsidRPr="00131D6E" w:rsidRDefault="003D13FB" w:rsidP="003D13F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9D4BA" w14:textId="77777777" w:rsidR="003D13FB" w:rsidRPr="00131D6E" w:rsidRDefault="003D13FB" w:rsidP="003D13FB">
            <w:pPr>
              <w:pStyle w:val="CRCoverPage"/>
              <w:spacing w:after="0"/>
              <w:jc w:val="center"/>
              <w:rPr>
                <w:b/>
                <w:caps/>
                <w:noProof/>
                <w:lang w:val="en-US"/>
              </w:rPr>
            </w:pPr>
            <w:r w:rsidRPr="00131D6E">
              <w:rPr>
                <w:b/>
                <w:caps/>
                <w:noProof/>
                <w:lang w:val="en-US"/>
              </w:rPr>
              <w:t>X</w:t>
            </w:r>
          </w:p>
        </w:tc>
        <w:tc>
          <w:tcPr>
            <w:tcW w:w="2977" w:type="dxa"/>
            <w:gridSpan w:val="4"/>
          </w:tcPr>
          <w:p w14:paraId="57F2A37C" w14:textId="77777777" w:rsidR="003D13FB" w:rsidRPr="00131D6E" w:rsidRDefault="003D13FB" w:rsidP="003D13FB">
            <w:pPr>
              <w:pStyle w:val="CRCoverPage"/>
              <w:spacing w:after="0"/>
              <w:rPr>
                <w:noProof/>
                <w:lang w:val="en-US"/>
              </w:rPr>
            </w:pPr>
            <w:r w:rsidRPr="00131D6E">
              <w:rPr>
                <w:noProof/>
                <w:lang w:val="en-US"/>
              </w:rPr>
              <w:t xml:space="preserve"> Test specifications</w:t>
            </w:r>
          </w:p>
        </w:tc>
        <w:tc>
          <w:tcPr>
            <w:tcW w:w="3401" w:type="dxa"/>
            <w:gridSpan w:val="3"/>
            <w:tcBorders>
              <w:right w:val="single" w:sz="4" w:space="0" w:color="auto"/>
            </w:tcBorders>
            <w:shd w:val="pct30" w:color="FFFF00" w:fill="auto"/>
          </w:tcPr>
          <w:p w14:paraId="1276A391" w14:textId="77777777" w:rsidR="003D13FB" w:rsidRPr="00131D6E" w:rsidRDefault="003D13FB" w:rsidP="003D13FB">
            <w:pPr>
              <w:pStyle w:val="CRCoverPage"/>
              <w:spacing w:after="0"/>
              <w:ind w:left="99"/>
              <w:rPr>
                <w:noProof/>
                <w:lang w:val="en-US"/>
              </w:rPr>
            </w:pPr>
            <w:r w:rsidRPr="00131D6E">
              <w:rPr>
                <w:noProof/>
                <w:lang w:val="en-US"/>
              </w:rPr>
              <w:t xml:space="preserve">TS/TR ... CR ... </w:t>
            </w:r>
          </w:p>
        </w:tc>
      </w:tr>
      <w:tr w:rsidR="003D13FB" w:rsidRPr="00131D6E" w14:paraId="3DB89426" w14:textId="77777777" w:rsidTr="00547111">
        <w:tc>
          <w:tcPr>
            <w:tcW w:w="2694" w:type="dxa"/>
            <w:gridSpan w:val="2"/>
            <w:tcBorders>
              <w:left w:val="single" w:sz="4" w:space="0" w:color="auto"/>
            </w:tcBorders>
          </w:tcPr>
          <w:p w14:paraId="464B907E" w14:textId="77777777" w:rsidR="003D13FB" w:rsidRPr="00131D6E" w:rsidRDefault="003D13FB" w:rsidP="003D13FB">
            <w:pPr>
              <w:pStyle w:val="CRCoverPage"/>
              <w:spacing w:after="0"/>
              <w:rPr>
                <w:b/>
                <w:i/>
                <w:noProof/>
                <w:lang w:val="en-US"/>
              </w:rPr>
            </w:pPr>
            <w:r w:rsidRPr="00131D6E">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BF31AE5" w14:textId="77777777" w:rsidR="003D13FB" w:rsidRPr="00131D6E" w:rsidRDefault="003D13FB" w:rsidP="003D13F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BBD54" w14:textId="77777777" w:rsidR="003D13FB" w:rsidRPr="00131D6E" w:rsidRDefault="003D13FB" w:rsidP="003D13FB">
            <w:pPr>
              <w:pStyle w:val="CRCoverPage"/>
              <w:spacing w:after="0"/>
              <w:jc w:val="center"/>
              <w:rPr>
                <w:b/>
                <w:caps/>
                <w:noProof/>
                <w:lang w:val="en-US"/>
              </w:rPr>
            </w:pPr>
            <w:r w:rsidRPr="00131D6E">
              <w:rPr>
                <w:b/>
                <w:caps/>
                <w:noProof/>
                <w:lang w:val="en-US"/>
              </w:rPr>
              <w:t>X</w:t>
            </w:r>
          </w:p>
        </w:tc>
        <w:tc>
          <w:tcPr>
            <w:tcW w:w="2977" w:type="dxa"/>
            <w:gridSpan w:val="4"/>
          </w:tcPr>
          <w:p w14:paraId="127AF5D7" w14:textId="77777777" w:rsidR="003D13FB" w:rsidRPr="00131D6E" w:rsidRDefault="003D13FB" w:rsidP="003D13FB">
            <w:pPr>
              <w:pStyle w:val="CRCoverPage"/>
              <w:spacing w:after="0"/>
              <w:rPr>
                <w:noProof/>
                <w:lang w:val="en-US"/>
              </w:rPr>
            </w:pPr>
            <w:r w:rsidRPr="00131D6E">
              <w:rPr>
                <w:noProof/>
                <w:lang w:val="en-US"/>
              </w:rPr>
              <w:t xml:space="preserve"> O&amp;M Specifications</w:t>
            </w:r>
          </w:p>
        </w:tc>
        <w:tc>
          <w:tcPr>
            <w:tcW w:w="3401" w:type="dxa"/>
            <w:gridSpan w:val="3"/>
            <w:tcBorders>
              <w:right w:val="single" w:sz="4" w:space="0" w:color="auto"/>
            </w:tcBorders>
            <w:shd w:val="pct30" w:color="FFFF00" w:fill="auto"/>
          </w:tcPr>
          <w:p w14:paraId="12360709" w14:textId="77777777" w:rsidR="003D13FB" w:rsidRPr="00131D6E" w:rsidRDefault="003D13FB" w:rsidP="003D13FB">
            <w:pPr>
              <w:pStyle w:val="CRCoverPage"/>
              <w:spacing w:after="0"/>
              <w:ind w:left="99"/>
              <w:rPr>
                <w:noProof/>
                <w:lang w:val="en-US"/>
              </w:rPr>
            </w:pPr>
            <w:r w:rsidRPr="00131D6E">
              <w:rPr>
                <w:noProof/>
                <w:lang w:val="en-US"/>
              </w:rPr>
              <w:t xml:space="preserve">TS/TR ... CR ... </w:t>
            </w:r>
          </w:p>
        </w:tc>
      </w:tr>
      <w:tr w:rsidR="003D13FB" w:rsidRPr="00131D6E" w14:paraId="297360AD" w14:textId="77777777" w:rsidTr="008863B9">
        <w:tc>
          <w:tcPr>
            <w:tcW w:w="2694" w:type="dxa"/>
            <w:gridSpan w:val="2"/>
            <w:tcBorders>
              <w:left w:val="single" w:sz="4" w:space="0" w:color="auto"/>
            </w:tcBorders>
          </w:tcPr>
          <w:p w14:paraId="6D185244" w14:textId="77777777" w:rsidR="003D13FB" w:rsidRPr="00131D6E" w:rsidRDefault="003D13FB" w:rsidP="003D13FB">
            <w:pPr>
              <w:pStyle w:val="CRCoverPage"/>
              <w:spacing w:after="0"/>
              <w:rPr>
                <w:b/>
                <w:i/>
                <w:noProof/>
                <w:lang w:val="en-US"/>
              </w:rPr>
            </w:pPr>
          </w:p>
        </w:tc>
        <w:tc>
          <w:tcPr>
            <w:tcW w:w="6946" w:type="dxa"/>
            <w:gridSpan w:val="9"/>
            <w:tcBorders>
              <w:right w:val="single" w:sz="4" w:space="0" w:color="auto"/>
            </w:tcBorders>
          </w:tcPr>
          <w:p w14:paraId="5918DA16" w14:textId="77777777" w:rsidR="003D13FB" w:rsidRPr="00131D6E" w:rsidRDefault="003D13FB" w:rsidP="003D13FB">
            <w:pPr>
              <w:pStyle w:val="CRCoverPage"/>
              <w:spacing w:after="0"/>
              <w:rPr>
                <w:noProof/>
                <w:lang w:val="en-US"/>
              </w:rPr>
            </w:pPr>
          </w:p>
        </w:tc>
      </w:tr>
      <w:tr w:rsidR="003D13FB" w:rsidRPr="00131D6E" w14:paraId="27C852B0" w14:textId="77777777" w:rsidTr="008863B9">
        <w:tc>
          <w:tcPr>
            <w:tcW w:w="2694" w:type="dxa"/>
            <w:gridSpan w:val="2"/>
            <w:tcBorders>
              <w:left w:val="single" w:sz="4" w:space="0" w:color="auto"/>
              <w:bottom w:val="single" w:sz="4" w:space="0" w:color="auto"/>
            </w:tcBorders>
          </w:tcPr>
          <w:p w14:paraId="4A5088CA" w14:textId="77777777" w:rsidR="003D13FB" w:rsidRPr="00131D6E" w:rsidRDefault="003D13FB" w:rsidP="003D13FB">
            <w:pPr>
              <w:pStyle w:val="CRCoverPage"/>
              <w:tabs>
                <w:tab w:val="right" w:pos="2184"/>
              </w:tabs>
              <w:spacing w:after="0"/>
              <w:rPr>
                <w:b/>
                <w:i/>
                <w:noProof/>
                <w:lang w:val="en-US"/>
              </w:rPr>
            </w:pPr>
            <w:r w:rsidRPr="00131D6E">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E9C9337" w14:textId="77777777" w:rsidR="003D13FB" w:rsidRPr="00131D6E" w:rsidRDefault="003D13FB" w:rsidP="003D13FB">
            <w:pPr>
              <w:pStyle w:val="CRCoverPage"/>
              <w:spacing w:after="0"/>
              <w:ind w:left="100"/>
              <w:rPr>
                <w:noProof/>
                <w:lang w:val="en-US"/>
              </w:rPr>
            </w:pPr>
          </w:p>
        </w:tc>
      </w:tr>
      <w:tr w:rsidR="003D13FB" w:rsidRPr="00131D6E" w14:paraId="08AD3E47" w14:textId="77777777" w:rsidTr="008863B9">
        <w:tc>
          <w:tcPr>
            <w:tcW w:w="2694" w:type="dxa"/>
            <w:gridSpan w:val="2"/>
            <w:tcBorders>
              <w:top w:val="single" w:sz="4" w:space="0" w:color="auto"/>
              <w:bottom w:val="single" w:sz="4" w:space="0" w:color="auto"/>
            </w:tcBorders>
          </w:tcPr>
          <w:p w14:paraId="4B18FC22" w14:textId="77777777" w:rsidR="003D13FB" w:rsidRPr="00131D6E" w:rsidRDefault="003D13FB" w:rsidP="003D13FB">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88D8829" w14:textId="77777777" w:rsidR="003D13FB" w:rsidRPr="00131D6E" w:rsidRDefault="003D13FB" w:rsidP="003D13FB">
            <w:pPr>
              <w:pStyle w:val="CRCoverPage"/>
              <w:spacing w:after="0"/>
              <w:ind w:left="100"/>
              <w:rPr>
                <w:noProof/>
                <w:sz w:val="8"/>
                <w:szCs w:val="8"/>
                <w:lang w:val="en-US"/>
              </w:rPr>
            </w:pPr>
          </w:p>
        </w:tc>
      </w:tr>
      <w:tr w:rsidR="003D13FB" w:rsidRPr="00131D6E" w14:paraId="01CDEFDB" w14:textId="77777777" w:rsidTr="008863B9">
        <w:tc>
          <w:tcPr>
            <w:tcW w:w="2694" w:type="dxa"/>
            <w:gridSpan w:val="2"/>
            <w:tcBorders>
              <w:top w:val="single" w:sz="4" w:space="0" w:color="auto"/>
              <w:left w:val="single" w:sz="4" w:space="0" w:color="auto"/>
              <w:bottom w:val="single" w:sz="4" w:space="0" w:color="auto"/>
            </w:tcBorders>
          </w:tcPr>
          <w:p w14:paraId="793AD1CD" w14:textId="77777777" w:rsidR="003D13FB" w:rsidRPr="00131D6E" w:rsidRDefault="003D13FB" w:rsidP="003D13FB">
            <w:pPr>
              <w:pStyle w:val="CRCoverPage"/>
              <w:tabs>
                <w:tab w:val="right" w:pos="2184"/>
              </w:tabs>
              <w:spacing w:after="0"/>
              <w:rPr>
                <w:b/>
                <w:i/>
                <w:noProof/>
                <w:lang w:val="en-US"/>
              </w:rPr>
            </w:pPr>
            <w:r w:rsidRPr="00131D6E">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FA586" w14:textId="77777777" w:rsidR="003D13FB" w:rsidRPr="00131D6E" w:rsidRDefault="003D13FB" w:rsidP="003D13FB">
            <w:pPr>
              <w:pStyle w:val="CRCoverPage"/>
              <w:spacing w:after="0"/>
              <w:ind w:left="100"/>
              <w:rPr>
                <w:noProof/>
                <w:lang w:val="en-US"/>
              </w:rPr>
            </w:pPr>
          </w:p>
        </w:tc>
      </w:tr>
    </w:tbl>
    <w:p w14:paraId="547766CB" w14:textId="77777777" w:rsidR="001E41F3" w:rsidRPr="00131D6E" w:rsidRDefault="001E41F3">
      <w:pPr>
        <w:pStyle w:val="CRCoverPage"/>
        <w:spacing w:after="0"/>
        <w:rPr>
          <w:noProof/>
          <w:sz w:val="8"/>
          <w:szCs w:val="8"/>
          <w:lang w:val="en-US"/>
        </w:rPr>
      </w:pPr>
    </w:p>
    <w:p w14:paraId="50B94C6B" w14:textId="55E8C286" w:rsidR="00C457DB" w:rsidRDefault="00C457DB" w:rsidP="00DA7491">
      <w:pPr>
        <w:rPr>
          <w:lang w:val="en-US"/>
        </w:rPr>
      </w:pPr>
    </w:p>
    <w:p w14:paraId="6C63E611" w14:textId="77777777" w:rsidR="007C63BB" w:rsidRPr="00F47913" w:rsidRDefault="007C63BB" w:rsidP="007C6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BBF300" w14:textId="77777777" w:rsidR="00B01778" w:rsidRDefault="00B01778">
      <w:pPr>
        <w:rPr>
          <w:noProof/>
          <w:lang w:val="en-US"/>
        </w:rPr>
      </w:pPr>
    </w:p>
    <w:p w14:paraId="13B185B3" w14:textId="77777777" w:rsidR="008F6C22" w:rsidRDefault="008F6C22" w:rsidP="008F6C22">
      <w:pPr>
        <w:pStyle w:val="berschrift2"/>
        <w:rPr>
          <w:noProof/>
        </w:rPr>
      </w:pPr>
      <w:bookmarkStart w:id="3" w:name="_Toc11410272"/>
      <w:r>
        <w:rPr>
          <w:noProof/>
        </w:rPr>
        <w:t>4.8</w:t>
      </w:r>
      <w:r>
        <w:rPr>
          <w:noProof/>
        </w:rPr>
        <w:tab/>
        <w:t>Protection of sensitive application data.</w:t>
      </w:r>
      <w:bookmarkEnd w:id="3"/>
    </w:p>
    <w:p w14:paraId="1D5E2EC4" w14:textId="77777777" w:rsidR="00DB5BB9" w:rsidRDefault="00DB5BB9" w:rsidP="00DB5BB9">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14:paraId="4134C648" w14:textId="77777777" w:rsidR="00DB5BB9" w:rsidRPr="00D3770C" w:rsidRDefault="00DB5BB9" w:rsidP="00DB5BB9">
      <w:pPr>
        <w:pStyle w:val="B1"/>
      </w:pPr>
      <w:r>
        <w:t>-</w:t>
      </w:r>
      <w:r>
        <w:tab/>
        <w:t>MCPTT ID;</w:t>
      </w:r>
    </w:p>
    <w:p w14:paraId="20A79106" w14:textId="77777777" w:rsidR="00DB5BB9" w:rsidRPr="00D3770C" w:rsidRDefault="00DB5BB9" w:rsidP="00DB5BB9">
      <w:pPr>
        <w:pStyle w:val="B1"/>
      </w:pPr>
      <w:r>
        <w:t>-</w:t>
      </w:r>
      <w:r>
        <w:tab/>
        <w:t>MCPTT group ID;</w:t>
      </w:r>
    </w:p>
    <w:p w14:paraId="577356FD" w14:textId="77777777" w:rsidR="00DB5BB9" w:rsidRPr="00D3770C" w:rsidRDefault="00DB5BB9" w:rsidP="00DB5BB9">
      <w:pPr>
        <w:pStyle w:val="B1"/>
      </w:pPr>
      <w:r>
        <w:t>-</w:t>
      </w:r>
      <w:r>
        <w:tab/>
        <w:t>user location information;</w:t>
      </w:r>
    </w:p>
    <w:p w14:paraId="7EDD1082" w14:textId="77777777" w:rsidR="00DB5BB9" w:rsidRPr="00D3770C" w:rsidRDefault="00DB5BB9" w:rsidP="00DB5BB9">
      <w:pPr>
        <w:pStyle w:val="B1"/>
      </w:pPr>
      <w:r>
        <w:t>-</w:t>
      </w:r>
      <w:r>
        <w:tab/>
        <w:t>emergency, alert and imminent-peril indicators;</w:t>
      </w:r>
    </w:p>
    <w:p w14:paraId="01CF3AF3" w14:textId="77777777" w:rsidR="00DB5BB9" w:rsidRPr="002A5E26" w:rsidRDefault="00DB5BB9" w:rsidP="00DB5BB9">
      <w:pPr>
        <w:pStyle w:val="B1"/>
      </w:pPr>
      <w:r>
        <w:rPr>
          <w:lang w:val="en-US"/>
        </w:rPr>
        <w:t>-</w:t>
      </w:r>
      <w:r>
        <w:tab/>
        <w:t xml:space="preserve">access token (containing the MCPTT ID); </w:t>
      </w:r>
    </w:p>
    <w:p w14:paraId="0615292A" w14:textId="77777777" w:rsidR="00DB5BB9" w:rsidRDefault="00DB5BB9" w:rsidP="00DB5BB9">
      <w:pPr>
        <w:pStyle w:val="B1"/>
      </w:pPr>
      <w:r>
        <w:t>-</w:t>
      </w:r>
      <w:r>
        <w:tab/>
        <w:t>MCPTT client ID; and</w:t>
      </w:r>
    </w:p>
    <w:p w14:paraId="74D8DC2A" w14:textId="77777777" w:rsidR="00DB5BB9" w:rsidRPr="00D3770C" w:rsidRDefault="00DB5BB9" w:rsidP="00DB5BB9">
      <w:pPr>
        <w:pStyle w:val="B1"/>
      </w:pPr>
      <w:r>
        <w:t>-</w:t>
      </w:r>
      <w:r>
        <w:tab/>
      </w:r>
      <w:r w:rsidRPr="00F90134">
        <w:rPr>
          <w:lang w:val="en-US"/>
        </w:rPr>
        <w:t>functional</w:t>
      </w:r>
      <w:r>
        <w:t>-</w:t>
      </w:r>
      <w:r w:rsidRPr="00F90134">
        <w:rPr>
          <w:lang w:val="en-US"/>
        </w:rPr>
        <w:t>alias</w:t>
      </w:r>
      <w:r>
        <w:t>.</w:t>
      </w:r>
    </w:p>
    <w:p w14:paraId="3E833906" w14:textId="77777777" w:rsidR="00DB5BB9" w:rsidRDefault="00DB5BB9" w:rsidP="00DB5BB9">
      <w:r>
        <w:t>The above data is transported as XML content in SIP messages.</w:t>
      </w:r>
      <w:r w:rsidRPr="002E2F7C">
        <w:t xml:space="preserve"> </w:t>
      </w:r>
      <w:r>
        <w:t>in XML elements or XML attributes.</w:t>
      </w:r>
    </w:p>
    <w:p w14:paraId="4B2F7CF6" w14:textId="77777777" w:rsidR="00DB5BB9" w:rsidRDefault="00DB5BB9" w:rsidP="00DB5BB9">
      <w:r>
        <w:t>Data is transported in attributes in the following circumstances in the procedures in the present document:</w:t>
      </w:r>
    </w:p>
    <w:p w14:paraId="77D9C4C7" w14:textId="77777777" w:rsidR="00DB5BB9" w:rsidRDefault="00DB5BB9" w:rsidP="00DB5BB9">
      <w:pPr>
        <w:pStyle w:val="B1"/>
      </w:pPr>
      <w:r>
        <w:t>-</w:t>
      </w:r>
      <w:r>
        <w:tab/>
        <w:t xml:space="preserve">an MCPTT ID, an MCPTT Group ID, and an MCPTT client ID in an XML document published in SIP PUBLISH request for affiliation according to </w:t>
      </w:r>
      <w:r>
        <w:rPr>
          <w:lang w:eastAsia="ko-KR"/>
        </w:rPr>
        <w:t>IETF RFC </w:t>
      </w:r>
      <w:r>
        <w:rPr>
          <w:rFonts w:eastAsia="SimSun"/>
        </w:rPr>
        <w:t>3856 [51]</w:t>
      </w:r>
      <w:r>
        <w:t>;</w:t>
      </w:r>
    </w:p>
    <w:p w14:paraId="785EF735" w14:textId="77777777" w:rsidR="00DB5BB9" w:rsidRPr="000238E1" w:rsidRDefault="00DB5BB9" w:rsidP="00DB5BB9">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14:paraId="6E3EA243" w14:textId="77777777" w:rsidR="00DB5BB9" w:rsidRPr="000238E1" w:rsidRDefault="00DB5BB9" w:rsidP="00DB5BB9">
      <w:pPr>
        <w:pStyle w:val="B1"/>
      </w:pPr>
      <w:r w:rsidRPr="000238E1">
        <w:rPr>
          <w:lang w:val="en-US"/>
        </w:rPr>
        <w:t>-</w:t>
      </w:r>
      <w:r w:rsidRPr="000238E1">
        <w:rPr>
          <w:lang w:val="en-US"/>
        </w:rPr>
        <w:tab/>
        <w:t xml:space="preserve">an MCPTT ID and functional-alias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14:paraId="73E3E7D6" w14:textId="77777777" w:rsidR="00DB5BB9" w:rsidRDefault="00DB5BB9" w:rsidP="00DB5BB9">
      <w:pPr>
        <w:pStyle w:val="B1"/>
      </w:pPr>
      <w:r w:rsidRPr="000238E1">
        <w:rPr>
          <w:lang w:val="en-US"/>
        </w:rPr>
        <w:t>-</w:t>
      </w:r>
      <w:r w:rsidRPr="000238E1">
        <w:rPr>
          <w:lang w:val="en-US"/>
        </w:rPr>
        <w:tab/>
      </w:r>
      <w:r w:rsidRPr="000238E1">
        <w:t xml:space="preserve">an MCPTT ID </w:t>
      </w:r>
      <w:r w:rsidRPr="000238E1">
        <w:rPr>
          <w:lang w:val="en-US"/>
        </w:rPr>
        <w:t>and functional-alias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14:paraId="0941F48E" w14:textId="77777777" w:rsidR="00DB5BB9" w:rsidRDefault="00DB5BB9" w:rsidP="00DB5BB9">
      <w:pPr>
        <w:pStyle w:val="B1"/>
      </w:pPr>
      <w:r>
        <w:t>-</w:t>
      </w:r>
      <w:r>
        <w:tab/>
        <w:t>an MCPTT ID in application/</w:t>
      </w:r>
      <w:proofErr w:type="spellStart"/>
      <w:r>
        <w:t>resource-lists+xml</w:t>
      </w:r>
      <w:proofErr w:type="spellEnd"/>
      <w:r>
        <w:t xml:space="preserve"> document included in an SIP INVITE request setting up a private call according to </w:t>
      </w:r>
      <w:r w:rsidRPr="0073469F">
        <w:t>IETF RFC 5366 [20]</w:t>
      </w:r>
      <w:r>
        <w:t>;</w:t>
      </w:r>
    </w:p>
    <w:p w14:paraId="424FB025" w14:textId="77777777" w:rsidR="00DB5BB9" w:rsidRDefault="00DB5BB9" w:rsidP="00DB5BB9">
      <w:pPr>
        <w:pStyle w:val="B1"/>
      </w:pPr>
      <w:r>
        <w:t>-</w:t>
      </w:r>
      <w:r>
        <w:tab/>
      </w:r>
      <w:r w:rsidRPr="005D6781">
        <w:t>an</w:t>
      </w:r>
      <w:r>
        <w:t xml:space="preserve"> MCPTT ID in application/</w:t>
      </w:r>
      <w:proofErr w:type="spellStart"/>
      <w:r>
        <w:t>resource-lists+xml</w:t>
      </w:r>
      <w:proofErr w:type="spellEnd"/>
      <w:r>
        <w:t xml:space="preserve">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14:paraId="06255D00" w14:textId="77777777" w:rsidR="00DB5BB9" w:rsidRDefault="00DB5BB9" w:rsidP="00DB5BB9">
      <w:pPr>
        <w:pStyle w:val="B1"/>
      </w:pPr>
      <w:r>
        <w:t>-</w:t>
      </w:r>
      <w:r>
        <w:tab/>
        <w:t xml:space="preserve">an MCPTT ID in XML document provided in SIP NOTIFY request of a conference event package according to </w:t>
      </w:r>
      <w:r w:rsidRPr="0073469F">
        <w:t>IETF RFC 4575</w:t>
      </w:r>
      <w:r>
        <w:t> [30]; and</w:t>
      </w:r>
    </w:p>
    <w:p w14:paraId="626D8F81" w14:textId="3C5EE3FE" w:rsidR="00DB5BB9" w:rsidRDefault="00DB5BB9" w:rsidP="00DB5BB9">
      <w:pPr>
        <w:pStyle w:val="B1"/>
        <w:rPr>
          <w:ins w:id="4" w:author="Beicht Peter" w:date="2019-09-29T08:33:00Z"/>
        </w:rPr>
      </w:pPr>
      <w:r>
        <w:t>-</w:t>
      </w:r>
      <w:r>
        <w:tab/>
        <w:t>an MCPTT ID or MCPTT Group ID in application/</w:t>
      </w:r>
      <w:proofErr w:type="spellStart"/>
      <w:r>
        <w:t>resource-lists+xml</w:t>
      </w:r>
      <w:proofErr w:type="spellEnd"/>
      <w:r>
        <w:t xml:space="preserve"> document according to </w:t>
      </w:r>
      <w:r>
        <w:rPr>
          <w:lang w:eastAsia="ko-KR"/>
        </w:rPr>
        <w:t xml:space="preserve">IETF RFC 5366 [20], </w:t>
      </w:r>
      <w:r>
        <w:t>included in a SIP REFER request when using a pre-established session (the application/</w:t>
      </w:r>
      <w:proofErr w:type="spellStart"/>
      <w:r>
        <w:t>resource-lists+xml</w:t>
      </w:r>
      <w:proofErr w:type="spellEnd"/>
      <w:r>
        <w:t xml:space="preserve"> MIME body is pointed to by a Cid-URL as specified in IETF RFC 2392 [62] contained in the Refer-To header field of the SIP REFER request);</w:t>
      </w:r>
    </w:p>
    <w:p w14:paraId="1F5D4FF5" w14:textId="155C4F48" w:rsidR="00CD4BE4" w:rsidRPr="00CD4BE4" w:rsidRDefault="00CD4BE4" w:rsidP="00CD4BE4">
      <w:pPr>
        <w:pStyle w:val="B1"/>
        <w:rPr>
          <w:lang w:val="en-US"/>
        </w:rPr>
      </w:pPr>
      <w:ins w:id="5" w:author="Beicht Peter" w:date="2019-09-29T08:34:00Z">
        <w:r w:rsidRPr="001B1A0E">
          <w:rPr>
            <w:lang w:val="en-US"/>
          </w:rPr>
          <w:t xml:space="preserve">- </w:t>
        </w:r>
        <w:r>
          <w:rPr>
            <w:lang w:val="en-US"/>
          </w:rPr>
          <w:tab/>
        </w:r>
        <w:r w:rsidRPr="001B1A0E">
          <w:rPr>
            <w:lang w:val="en-US"/>
          </w:rPr>
          <w:t>an MCPTT ID in application/</w:t>
        </w:r>
        <w:proofErr w:type="spellStart"/>
        <w:r w:rsidRPr="001B1A0E">
          <w:rPr>
            <w:lang w:val="en-US"/>
          </w:rPr>
          <w:t>resource-lists+xml</w:t>
        </w:r>
        <w:proofErr w:type="spellEnd"/>
        <w:r w:rsidRPr="001B1A0E">
          <w:rPr>
            <w:lang w:val="en-US"/>
          </w:rPr>
          <w:t xml:space="preserve"> document included in an SIP 200 (OK) response to a group call setup according to IETF RFC 5366 [20];</w:t>
        </w:r>
      </w:ins>
    </w:p>
    <w:p w14:paraId="20274525" w14:textId="77777777" w:rsidR="00DB5BB9" w:rsidRDefault="00DB5BB9" w:rsidP="00DB5BB9">
      <w:r>
        <w:lastRenderedPageBreak/>
        <w:t xml:space="preserve">3GPP TS 33.180 [78] describes a method to provide confidentiality protection of sensitive application data in elements by using XML encryption (i.e. </w:t>
      </w:r>
      <w:proofErr w:type="spellStart"/>
      <w:r>
        <w:t>xmlenc</w:t>
      </w:r>
      <w:proofErr w:type="spellEnd"/>
      <w:r>
        <w:t>)</w:t>
      </w:r>
      <w:r w:rsidRPr="002E2F7C">
        <w:t xml:space="preserve"> </w:t>
      </w:r>
      <w:r>
        <w:t xml:space="preserve">and in attributes by using an attribute confidentiality protection scheme described in subclause 6.6.2.3 of the present document. Integrity protection can also be provided by using XML signatures (i.e. </w:t>
      </w:r>
      <w:proofErr w:type="spellStart"/>
      <w:r>
        <w:t>xmlsig</w:t>
      </w:r>
      <w:proofErr w:type="spellEnd"/>
      <w:r>
        <w:t>).</w:t>
      </w:r>
    </w:p>
    <w:p w14:paraId="1D946AE5" w14:textId="77777777" w:rsidR="00DB5BB9" w:rsidRDefault="00DB5BB9" w:rsidP="00DB5BB9">
      <w:r>
        <w:t>Protection of the data relies on a shared XML protection key (XPK) used to encrypt and sign data:</w:t>
      </w:r>
    </w:p>
    <w:p w14:paraId="61D58D7C" w14:textId="77777777" w:rsidR="00DB5BB9" w:rsidRDefault="00DB5BB9" w:rsidP="00DB5BB9">
      <w:pPr>
        <w:pStyle w:val="B1"/>
      </w:pPr>
      <w:r>
        <w:t>-</w:t>
      </w:r>
      <w:r>
        <w:tab/>
        <w:t>between the MCPTT client and the MCPTT server, the XPK is a client-server key (CSK); and</w:t>
      </w:r>
    </w:p>
    <w:p w14:paraId="58A1B406" w14:textId="77777777" w:rsidR="00DB5BB9" w:rsidRDefault="00DB5BB9" w:rsidP="00DB5BB9">
      <w:pPr>
        <w:pStyle w:val="B1"/>
      </w:pPr>
      <w:r>
        <w:t>-</w:t>
      </w:r>
      <w:r>
        <w:tab/>
        <w:t>between MCPTT servers and between MCPTT domains, the XPK is a signalling protection key (SPK).</w:t>
      </w:r>
    </w:p>
    <w:p w14:paraId="4E842C2F" w14:textId="77777777" w:rsidR="00DB5BB9" w:rsidRDefault="00DB5BB9" w:rsidP="00DB5BB9">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14:paraId="3F9FF764" w14:textId="77777777" w:rsidR="00DB5BB9" w:rsidRDefault="00DB5BB9" w:rsidP="00DB5BB9">
      <w:r>
        <w:t>The SPK (XPK) and a key-id SPK-ID (XPK-ID) are directly provisioned in the MCPTT servers.</w:t>
      </w:r>
    </w:p>
    <w:p w14:paraId="76E29BE1" w14:textId="77777777" w:rsidR="00DB5BB9" w:rsidRDefault="00DB5BB9" w:rsidP="00DB5BB9">
      <w:r>
        <w:t>Configuration in the MCPTT client and MCPTT server is used to determine whether one or both of confidentiality protection and integrity protection are required.</w:t>
      </w:r>
    </w:p>
    <w:p w14:paraId="6E82FDCC" w14:textId="77777777" w:rsidR="00DB5BB9" w:rsidRDefault="00DB5BB9" w:rsidP="00DB5BB9">
      <w:r w:rsidRPr="00137121">
        <w:t>The following four examples</w:t>
      </w:r>
      <w:r>
        <w:t xml:space="preserve"> give a brief overview of the how confidentiality and integrity protection is applied to application data in this specification.</w:t>
      </w:r>
    </w:p>
    <w:p w14:paraId="324F6D14" w14:textId="77777777" w:rsidR="00DB5BB9" w:rsidRDefault="00DB5BB9" w:rsidP="00DB5BB9">
      <w:pPr>
        <w:pStyle w:val="EX"/>
      </w:pPr>
      <w:r>
        <w:t>EXAMPLE 1:</w:t>
      </w:r>
      <w:r>
        <w:tab/>
        <w:t>Pseudo code showing how confidentiality protection is represented in the procedures in the document for sensitive data sent by the originating client.</w:t>
      </w:r>
    </w:p>
    <w:p w14:paraId="2C185662" w14:textId="77777777" w:rsidR="00DB5BB9" w:rsidRDefault="00DB5BB9" w:rsidP="00DB5BB9">
      <w:pPr>
        <w:pStyle w:val="PL"/>
      </w:pPr>
      <w:r>
        <w:t xml:space="preserve">   IF configuration is set for confidentiality protection of sensitive data</w:t>
      </w:r>
    </w:p>
    <w:p w14:paraId="3CB6B755" w14:textId="77777777" w:rsidR="00DB5BB9" w:rsidRDefault="00DB5BB9" w:rsidP="00DB5BB9">
      <w:pPr>
        <w:pStyle w:val="PL"/>
      </w:pPr>
      <w:r>
        <w:t xml:space="preserve">   THEN</w:t>
      </w:r>
    </w:p>
    <w:p w14:paraId="48A40787" w14:textId="77777777" w:rsidR="00DB5BB9" w:rsidRDefault="00DB5BB9" w:rsidP="00DB5BB9">
      <w:pPr>
        <w:pStyle w:val="PL"/>
      </w:pPr>
      <w:r>
        <w:t xml:space="preserve">       E</w:t>
      </w:r>
      <w:r w:rsidRPr="00B0374D">
        <w:t>nc</w:t>
      </w:r>
      <w:r>
        <w:t>rypt data element using the CSK (XPK) by following TS 33.180;</w:t>
      </w:r>
    </w:p>
    <w:p w14:paraId="57C1A31A" w14:textId="77777777" w:rsidR="00DB5BB9" w:rsidRDefault="00DB5BB9" w:rsidP="00DB5BB9">
      <w:pPr>
        <w:pStyle w:val="PL"/>
      </w:pPr>
      <w:r>
        <w:t xml:space="preserve">       Include in an &lt;EncryptedData&gt; element of the XML MIME body according to TS 33.180:</w:t>
      </w:r>
    </w:p>
    <w:p w14:paraId="3A9B0D37" w14:textId="77777777" w:rsidR="00DB5BB9" w:rsidRDefault="00DB5BB9" w:rsidP="00DB5BB9">
      <w:pPr>
        <w:pStyle w:val="PL"/>
      </w:pPr>
      <w:r>
        <w:t xml:space="preserve">         (1) the encryption method;</w:t>
      </w:r>
    </w:p>
    <w:p w14:paraId="6956B89E" w14:textId="77777777" w:rsidR="00DB5BB9" w:rsidRDefault="00DB5BB9" w:rsidP="00DB5BB9">
      <w:pPr>
        <w:pStyle w:val="PL"/>
      </w:pPr>
      <w:r>
        <w:t xml:space="preserve">         (2) the key-id (XPK-ID);</w:t>
      </w:r>
    </w:p>
    <w:p w14:paraId="3EF563BC" w14:textId="77777777" w:rsidR="00DB5BB9" w:rsidRDefault="00DB5BB9" w:rsidP="00DB5BB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14:paraId="66FFF112" w14:textId="77777777" w:rsidR="00DB5BB9" w:rsidRDefault="00DB5BB9" w:rsidP="00DB5BB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subclause 6.6.2.3;</w:t>
      </w:r>
    </w:p>
    <w:p w14:paraId="03D02E36" w14:textId="77777777" w:rsidR="00DB5BB9" w:rsidRDefault="00DB5BB9" w:rsidP="00DB5BB9">
      <w:pPr>
        <w:pStyle w:val="PL"/>
      </w:pPr>
      <w:r>
        <w:t xml:space="preserve">   ELSE</w:t>
      </w:r>
    </w:p>
    <w:p w14:paraId="64898BF5" w14:textId="77777777" w:rsidR="00DB5BB9" w:rsidRDefault="00DB5BB9" w:rsidP="00DB5BB9">
      <w:pPr>
        <w:pStyle w:val="PL"/>
      </w:pPr>
      <w:r>
        <w:t xml:space="preserve">       include application data into XML MIME body in clear text;</w:t>
      </w:r>
    </w:p>
    <w:p w14:paraId="0BCB14A4" w14:textId="77777777" w:rsidR="00DB5BB9" w:rsidRDefault="00DB5BB9" w:rsidP="00DB5BB9">
      <w:pPr>
        <w:pStyle w:val="PL"/>
      </w:pPr>
      <w:r>
        <w:t xml:space="preserve">   ENDIF;</w:t>
      </w:r>
    </w:p>
    <w:p w14:paraId="08E39ADE" w14:textId="77777777" w:rsidR="00DB5BB9" w:rsidRDefault="00DB5BB9" w:rsidP="00DB5BB9"/>
    <w:p w14:paraId="1EB8EE79" w14:textId="77777777" w:rsidR="00DB5BB9" w:rsidRDefault="00DB5BB9" w:rsidP="00DB5BB9">
      <w:pPr>
        <w:pStyle w:val="EX"/>
      </w:pPr>
      <w:r>
        <w:t>EXAMPLE 2:</w:t>
      </w:r>
      <w:r>
        <w:tab/>
        <w:t>Pseudo code showing how integrity protection is represented in the procedures in the present document for data sent by the originating client.</w:t>
      </w:r>
    </w:p>
    <w:p w14:paraId="37A157CC" w14:textId="77777777" w:rsidR="00DB5BB9" w:rsidRPr="00137121" w:rsidRDefault="00DB5BB9" w:rsidP="00DB5BB9">
      <w:pPr>
        <w:pStyle w:val="PL"/>
      </w:pPr>
      <w:r>
        <w:t xml:space="preserve">   </w:t>
      </w:r>
      <w:r w:rsidRPr="00137121">
        <w:t xml:space="preserve">IF configuration is set for integrity protection of </w:t>
      </w:r>
      <w:r>
        <w:t>application data</w:t>
      </w:r>
    </w:p>
    <w:p w14:paraId="43B1FDA8" w14:textId="77777777" w:rsidR="00DB5BB9" w:rsidRDefault="00DB5BB9" w:rsidP="00DB5BB9">
      <w:pPr>
        <w:pStyle w:val="PL"/>
      </w:pPr>
      <w:r>
        <w:t xml:space="preserve">   </w:t>
      </w:r>
      <w:r w:rsidRPr="00137121">
        <w:t>THEN</w:t>
      </w:r>
    </w:p>
    <w:p w14:paraId="1E5CF9FD" w14:textId="77777777" w:rsidR="00DB5BB9" w:rsidRDefault="00DB5BB9" w:rsidP="00DB5BB9">
      <w:pPr>
        <w:pStyle w:val="PL"/>
      </w:pPr>
      <w:r>
        <w:t xml:space="preserve">       Use a method to hash the content as specified in TS 33.180;</w:t>
      </w:r>
    </w:p>
    <w:p w14:paraId="6FEF1E39" w14:textId="77777777" w:rsidR="00DB5BB9" w:rsidRPr="00137121" w:rsidRDefault="00DB5BB9" w:rsidP="00DB5BB9">
      <w:pPr>
        <w:pStyle w:val="PL"/>
      </w:pPr>
      <w:r>
        <w:t xml:space="preserve">       Generate a signature for the hashed content using the CSK (XPK) as specified in TS 33.180;</w:t>
      </w:r>
    </w:p>
    <w:p w14:paraId="43675D34" w14:textId="77777777" w:rsidR="00DB5BB9" w:rsidRDefault="00DB5BB9" w:rsidP="00DB5BB9">
      <w:pPr>
        <w:pStyle w:val="PL"/>
      </w:pPr>
      <w:r>
        <w:t xml:space="preserve">       Include within a &lt;Signature&gt; XML element of the XML MIME body according to TS 33.180:</w:t>
      </w:r>
    </w:p>
    <w:p w14:paraId="6F6F6E54" w14:textId="77777777" w:rsidR="00DB5BB9" w:rsidRDefault="00DB5BB9" w:rsidP="00DB5BB9">
      <w:pPr>
        <w:pStyle w:val="PL"/>
      </w:pPr>
      <w:r>
        <w:t xml:space="preserve">          (1) a cannonicalisation method to be applied to the signed information;</w:t>
      </w:r>
    </w:p>
    <w:p w14:paraId="20E86F93" w14:textId="77777777" w:rsidR="00DB5BB9" w:rsidRDefault="00DB5BB9" w:rsidP="00DB5BB9">
      <w:pPr>
        <w:pStyle w:val="PL"/>
      </w:pPr>
      <w:r>
        <w:t xml:space="preserve">          (2) the signature method used for generating the signature;</w:t>
      </w:r>
    </w:p>
    <w:p w14:paraId="100D12FA" w14:textId="77777777" w:rsidR="00DB5BB9" w:rsidRDefault="00DB5BB9" w:rsidP="00DB5BB9">
      <w:pPr>
        <w:pStyle w:val="PL"/>
      </w:pPr>
      <w:r>
        <w:t xml:space="preserve">          (3) a reference to the content to be signed;</w:t>
      </w:r>
    </w:p>
    <w:p w14:paraId="609DB99D" w14:textId="77777777" w:rsidR="00DB5BB9" w:rsidRDefault="00DB5BB9" w:rsidP="00DB5BB9">
      <w:pPr>
        <w:pStyle w:val="PL"/>
      </w:pPr>
      <w:r>
        <w:t xml:space="preserve">          (4) the hashing method used;</w:t>
      </w:r>
    </w:p>
    <w:p w14:paraId="1DE6B01A" w14:textId="77777777" w:rsidR="00DB5BB9" w:rsidRDefault="00DB5BB9" w:rsidP="00DB5BB9">
      <w:pPr>
        <w:pStyle w:val="PL"/>
      </w:pPr>
      <w:r>
        <w:t xml:space="preserve">          (5) the hashed content;</w:t>
      </w:r>
    </w:p>
    <w:p w14:paraId="35FE96C9" w14:textId="77777777" w:rsidR="00DB5BB9" w:rsidRDefault="00DB5BB9" w:rsidP="00DB5BB9">
      <w:pPr>
        <w:pStyle w:val="PL"/>
      </w:pPr>
      <w:r>
        <w:t xml:space="preserve">          (6) the key-id (XPK-ID);</w:t>
      </w:r>
    </w:p>
    <w:p w14:paraId="02EB5F7C" w14:textId="77777777" w:rsidR="00DB5BB9" w:rsidRDefault="00DB5BB9" w:rsidP="00DB5BB9">
      <w:pPr>
        <w:pStyle w:val="PL"/>
      </w:pPr>
      <w:r>
        <w:t xml:space="preserve">          (7) the signature value;</w:t>
      </w:r>
    </w:p>
    <w:p w14:paraId="1ABACFF2" w14:textId="77777777" w:rsidR="00DB5BB9" w:rsidRPr="00D11525" w:rsidRDefault="00DB5BB9" w:rsidP="00DB5BB9">
      <w:pPr>
        <w:pStyle w:val="PL"/>
      </w:pPr>
      <w:r>
        <w:t xml:space="preserve">   </w:t>
      </w:r>
      <w:r w:rsidRPr="00D11525">
        <w:t>ENDIF;</w:t>
      </w:r>
    </w:p>
    <w:p w14:paraId="0BC83DBA" w14:textId="77777777" w:rsidR="00DB5BB9" w:rsidRDefault="00DB5BB9" w:rsidP="00DB5BB9"/>
    <w:p w14:paraId="1BF4C5A4" w14:textId="77777777" w:rsidR="00DB5BB9" w:rsidRDefault="00DB5BB9" w:rsidP="00DB5BB9">
      <w:pPr>
        <w:pStyle w:val="EX"/>
      </w:pPr>
      <w:r>
        <w:t>EXAMPLE 3:</w:t>
      </w:r>
      <w:r>
        <w:tab/>
        <w:t>Pseudo code showing how confidentiality protection is represented in the procedures in the present document at the server side when receiving encrypted content.</w:t>
      </w:r>
    </w:p>
    <w:p w14:paraId="184ED97B" w14:textId="77777777" w:rsidR="00DB5BB9" w:rsidRDefault="00DB5BB9" w:rsidP="00DB5BB9">
      <w:pPr>
        <w:pStyle w:val="PL"/>
      </w:pPr>
      <w:r>
        <w:t xml:space="preserve">   IF configuration is set for confidentiality protection of sensitive data</w:t>
      </w:r>
    </w:p>
    <w:p w14:paraId="23FA004D" w14:textId="77777777" w:rsidR="00DB5BB9" w:rsidRDefault="00DB5BB9" w:rsidP="00DB5BB9">
      <w:pPr>
        <w:pStyle w:val="PL"/>
      </w:pPr>
      <w:r>
        <w:t xml:space="preserve">   THEN</w:t>
      </w:r>
    </w:p>
    <w:p w14:paraId="48EA61CA" w14:textId="77777777" w:rsidR="00DB5BB9" w:rsidRDefault="00DB5BB9" w:rsidP="00DB5BB9">
      <w:pPr>
        <w:pStyle w:val="PL"/>
      </w:pPr>
      <w:r>
        <w:t xml:space="preserve">       Check that the XML content contains the &lt;EncryptedData&gt; element;</w:t>
      </w:r>
    </w:p>
    <w:p w14:paraId="62B657B9" w14:textId="77777777" w:rsidR="00DB5BB9" w:rsidRDefault="00DB5BB9" w:rsidP="00DB5BB9">
      <w:pPr>
        <w:pStyle w:val="PL"/>
      </w:pPr>
      <w:r>
        <w:t xml:space="preserve">       Check that the XML document contains a URI with the domain name for MCPTT confidentiality protection;</w:t>
      </w:r>
    </w:p>
    <w:p w14:paraId="08505024" w14:textId="77777777" w:rsidR="00DB5BB9" w:rsidRDefault="00DB5BB9" w:rsidP="00DB5BB9">
      <w:pPr>
        <w:pStyle w:val="PL"/>
      </w:pPr>
      <w:r>
        <w:t xml:space="preserve">       Return an error if the &lt;EncryptedData&gt; element or domain name for MCPTT confidentiality protection are not found;</w:t>
      </w:r>
    </w:p>
    <w:p w14:paraId="0C1F3931" w14:textId="77777777" w:rsidR="00DB5BB9" w:rsidRDefault="00DB5BB9" w:rsidP="00DB5BB9">
      <w:pPr>
        <w:pStyle w:val="PL"/>
      </w:pPr>
      <w:r>
        <w:t xml:space="preserve">       Otherwise:</w:t>
      </w:r>
    </w:p>
    <w:p w14:paraId="24E1C48D" w14:textId="77777777" w:rsidR="00DB5BB9" w:rsidRDefault="00DB5BB9" w:rsidP="00DB5BB9">
      <w:pPr>
        <w:pStyle w:val="PL"/>
      </w:pPr>
      <w:r>
        <w:t xml:space="preserve">          (1) obtain the CSK (XPK) using the CSK-ID (XPK-ID) in the received XML body;</w:t>
      </w:r>
    </w:p>
    <w:p w14:paraId="043E0E19" w14:textId="77777777" w:rsidR="00DB5BB9" w:rsidRDefault="00DB5BB9" w:rsidP="00DB5BB9">
      <w:pPr>
        <w:pStyle w:val="PL"/>
      </w:pPr>
      <w:r>
        <w:lastRenderedPageBreak/>
        <w:t xml:space="preserve">          (2) for encrypted data in elements, decrypt the data elements using the CSK as specified in TS 33.180 as required;</w:t>
      </w:r>
    </w:p>
    <w:p w14:paraId="5BAF8363" w14:textId="77777777" w:rsidR="00DB5BB9" w:rsidRDefault="00DB5BB9" w:rsidP="00DB5BB9">
      <w:pPr>
        <w:pStyle w:val="PL"/>
      </w:pPr>
      <w:r>
        <w:t xml:space="preserve">          (3) for encrypted URIs in attributes, decrypt the URIs using the CSK as specified in subclause 6.6.2.3;</w:t>
      </w:r>
    </w:p>
    <w:p w14:paraId="7750508B" w14:textId="77777777" w:rsidR="00DB5BB9" w:rsidRDefault="00DB5BB9" w:rsidP="00DB5BB9">
      <w:pPr>
        <w:pStyle w:val="PL"/>
      </w:pPr>
      <w:r>
        <w:t xml:space="preserve">   ENDIF;</w:t>
      </w:r>
    </w:p>
    <w:p w14:paraId="5F2ECDB2" w14:textId="77777777" w:rsidR="00DB5BB9" w:rsidRDefault="00DB5BB9" w:rsidP="00DB5BB9"/>
    <w:p w14:paraId="21960068" w14:textId="77777777" w:rsidR="00DB5BB9" w:rsidRDefault="00DB5BB9" w:rsidP="00DB5BB9">
      <w:pPr>
        <w:pStyle w:val="EX"/>
      </w:pPr>
      <w:r>
        <w:t>EXAMPLE 4:</w:t>
      </w:r>
      <w:r>
        <w:tab/>
        <w:t>Pseudo code showing how integrity protection is represented in the procedures in the present document at the server side when receiving signed content.</w:t>
      </w:r>
    </w:p>
    <w:p w14:paraId="129A47FC" w14:textId="77777777" w:rsidR="00DB5BB9" w:rsidRDefault="00DB5BB9" w:rsidP="00DB5BB9">
      <w:pPr>
        <w:pStyle w:val="PL"/>
      </w:pPr>
      <w:r>
        <w:t xml:space="preserve">   </w:t>
      </w:r>
      <w:r w:rsidRPr="00D11525">
        <w:t xml:space="preserve">IF </w:t>
      </w:r>
      <w:r>
        <w:t>configuration is set for integrity protection of application data</w:t>
      </w:r>
      <w:r w:rsidRPr="00D11525">
        <w:t xml:space="preserve"> </w:t>
      </w:r>
    </w:p>
    <w:p w14:paraId="43C85CD9" w14:textId="77777777" w:rsidR="00DB5BB9" w:rsidRDefault="00DB5BB9" w:rsidP="00DB5BB9">
      <w:pPr>
        <w:pStyle w:val="PL"/>
      </w:pPr>
      <w:r>
        <w:t xml:space="preserve">   THEN</w:t>
      </w:r>
    </w:p>
    <w:p w14:paraId="789EC38D" w14:textId="77777777" w:rsidR="00DB5BB9" w:rsidRDefault="00DB5BB9" w:rsidP="00DB5BB9">
      <w:pPr>
        <w:pStyle w:val="PL"/>
      </w:pPr>
      <w:r>
        <w:t xml:space="preserve">      Check that </w:t>
      </w:r>
      <w:r w:rsidRPr="00D11525">
        <w:t xml:space="preserve">the XML content contains </w:t>
      </w:r>
      <w:r>
        <w:t xml:space="preserve">the </w:t>
      </w:r>
      <w:r w:rsidRPr="00D11525">
        <w:t>&lt;Signature&gt; element</w:t>
      </w:r>
      <w:r>
        <w:t>;</w:t>
      </w:r>
    </w:p>
    <w:p w14:paraId="7DC0E670" w14:textId="77777777" w:rsidR="00DB5BB9" w:rsidRDefault="00DB5BB9" w:rsidP="00DB5BB9">
      <w:pPr>
        <w:pStyle w:val="PL"/>
      </w:pPr>
      <w:r>
        <w:t xml:space="preserve">      Return an error if the &lt;Signature&gt; element is not found;</w:t>
      </w:r>
    </w:p>
    <w:p w14:paraId="6C555E61" w14:textId="77777777" w:rsidR="00DB5BB9" w:rsidRDefault="00DB5BB9" w:rsidP="00DB5BB9">
      <w:pPr>
        <w:pStyle w:val="PL"/>
      </w:pPr>
      <w:r>
        <w:t xml:space="preserve">      Otherwise:</w:t>
      </w:r>
    </w:p>
    <w:p w14:paraId="2212ADA5" w14:textId="77777777" w:rsidR="00DB5BB9" w:rsidRDefault="00DB5BB9" w:rsidP="00DB5BB9">
      <w:pPr>
        <w:pStyle w:val="PL"/>
      </w:pPr>
      <w:r w:rsidRPr="00D11525">
        <w:t xml:space="preserve">          (1) obtain the CSK (XPK) using the CSK-ID (XPK-ID) in the rece</w:t>
      </w:r>
      <w:r>
        <w:t>ived XML body;</w:t>
      </w:r>
    </w:p>
    <w:p w14:paraId="419C56E7" w14:textId="77777777" w:rsidR="00DB5BB9" w:rsidRDefault="00DB5BB9" w:rsidP="00DB5BB9">
      <w:pPr>
        <w:pStyle w:val="PL"/>
      </w:pPr>
      <w:r>
        <w:t xml:space="preserve">          (2) verify the signature of the content using the CSK;</w:t>
      </w:r>
    </w:p>
    <w:p w14:paraId="25BEAC18" w14:textId="77777777" w:rsidR="00DB5BB9" w:rsidRDefault="00DB5BB9" w:rsidP="00DB5BB9">
      <w:pPr>
        <w:pStyle w:val="PL"/>
      </w:pPr>
      <w:r>
        <w:t xml:space="preserve">      Return an error if the validation of the signature fails;</w:t>
      </w:r>
    </w:p>
    <w:p w14:paraId="1EDCD5D5" w14:textId="77777777" w:rsidR="00DB5BB9" w:rsidRDefault="00DB5BB9" w:rsidP="00DB5BB9">
      <w:pPr>
        <w:pStyle w:val="PL"/>
      </w:pPr>
      <w:r>
        <w:t xml:space="preserve">      IF validation of the signature passes</w:t>
      </w:r>
    </w:p>
    <w:p w14:paraId="1904204D" w14:textId="77777777" w:rsidR="00DB5BB9" w:rsidRDefault="00DB5BB9" w:rsidP="00DB5BB9">
      <w:pPr>
        <w:pStyle w:val="PL"/>
      </w:pPr>
      <w:r>
        <w:t xml:space="preserve">      THEN </w:t>
      </w:r>
    </w:p>
    <w:p w14:paraId="4E57EE3B" w14:textId="77777777" w:rsidR="00DB5BB9" w:rsidRDefault="00DB5BB9" w:rsidP="00DB5BB9">
      <w:pPr>
        <w:pStyle w:val="PL"/>
      </w:pPr>
      <w:r>
        <w:t xml:space="preserve">         decrypt any data found in &lt;EncryptedData&gt; elements;</w:t>
      </w:r>
    </w:p>
    <w:p w14:paraId="1E5B397C" w14:textId="77777777" w:rsidR="00DB5BB9" w:rsidRDefault="00DB5BB9" w:rsidP="00DB5BB9">
      <w:pPr>
        <w:pStyle w:val="PL"/>
      </w:pPr>
      <w:r>
        <w:t xml:space="preserve">         decrypt any encrypted URIs found in attributes;</w:t>
      </w:r>
    </w:p>
    <w:p w14:paraId="2CB8FAAD" w14:textId="77777777" w:rsidR="00DB5BB9" w:rsidRPr="00D11525" w:rsidRDefault="00DB5BB9" w:rsidP="00DB5BB9">
      <w:pPr>
        <w:pStyle w:val="PL"/>
      </w:pPr>
      <w:r>
        <w:t xml:space="preserve">      ENDIF;</w:t>
      </w:r>
    </w:p>
    <w:p w14:paraId="4F759444" w14:textId="77777777" w:rsidR="00DB5BB9" w:rsidRDefault="00DB5BB9" w:rsidP="00DB5BB9">
      <w:pPr>
        <w:pStyle w:val="PL"/>
      </w:pPr>
      <w:r>
        <w:t xml:space="preserve">   </w:t>
      </w:r>
      <w:r w:rsidRPr="00D11525">
        <w:t>ENDIF;</w:t>
      </w:r>
    </w:p>
    <w:p w14:paraId="6CC5D13D" w14:textId="77777777" w:rsidR="00DB5BB9" w:rsidRDefault="00DB5BB9" w:rsidP="00DB5BB9">
      <w:pPr>
        <w:pStyle w:val="PL"/>
      </w:pPr>
    </w:p>
    <w:p w14:paraId="7BF8F782" w14:textId="77777777" w:rsidR="00DB5BB9" w:rsidRDefault="00DB5BB9" w:rsidP="00DB5BB9">
      <w:r>
        <w:t>The content can be re-encrypted and signed again using the SPK between MCPTT servers.</w:t>
      </w:r>
    </w:p>
    <w:p w14:paraId="193C3B3A" w14:textId="77777777" w:rsidR="00DB5BB9" w:rsidRDefault="00DB5BB9" w:rsidP="00DB5BB9">
      <w:r>
        <w:t>The following examples show the difference between normal and encrypted data content. In this example consider the MCPTT client initiating a prearranged group session.</w:t>
      </w:r>
    </w:p>
    <w:p w14:paraId="36B8E36F" w14:textId="77777777" w:rsidR="00DB5BB9" w:rsidRDefault="00DB5BB9" w:rsidP="00DB5BB9">
      <w:pPr>
        <w:pStyle w:val="EX"/>
      </w:pPr>
      <w:r>
        <w:t>EXAMPLE 5:</w:t>
      </w:r>
      <w:r>
        <w:tab/>
      </w:r>
      <w:r w:rsidRPr="00C53A13">
        <w:t>application/vnd.3gpp.</w:t>
      </w:r>
      <w:r>
        <w:t>mcpttinfo</w:t>
      </w:r>
      <w:r w:rsidRPr="004F46F9">
        <w:t>+xml</w:t>
      </w:r>
      <w:r>
        <w:t xml:space="preserve"> MIME body represented with data elements in the clear:</w:t>
      </w:r>
    </w:p>
    <w:p w14:paraId="6DF9D81D" w14:textId="77777777" w:rsidR="00DB5BB9" w:rsidRPr="00DB5BB9" w:rsidRDefault="00DB5BB9" w:rsidP="00DB5BB9">
      <w:pPr>
        <w:pStyle w:val="PL"/>
        <w:rPr>
          <w:lang w:val="fr-FR"/>
        </w:rPr>
      </w:pPr>
      <w:r>
        <w:t xml:space="preserve">   </w:t>
      </w:r>
      <w:r w:rsidRPr="00DB5BB9">
        <w:rPr>
          <w:lang w:val="fr-FR"/>
        </w:rPr>
        <w:t>Content-Type: application/vnd.3gpp.mcptt-info+xml</w:t>
      </w:r>
    </w:p>
    <w:p w14:paraId="24E4B29E" w14:textId="77777777" w:rsidR="00DB5BB9" w:rsidRPr="00DB5BB9" w:rsidRDefault="00DB5BB9" w:rsidP="00DB5BB9">
      <w:pPr>
        <w:pStyle w:val="PL"/>
        <w:rPr>
          <w:lang w:val="fr-FR"/>
        </w:rPr>
      </w:pPr>
      <w:r w:rsidRPr="00DB5BB9">
        <w:rPr>
          <w:lang w:val="fr-FR"/>
        </w:rPr>
        <w:t xml:space="preserve">   &lt;?xml version="1.0"?&gt;</w:t>
      </w:r>
    </w:p>
    <w:p w14:paraId="74A52865" w14:textId="77777777" w:rsidR="00DB5BB9" w:rsidRPr="00A421BA" w:rsidRDefault="00DB5BB9" w:rsidP="00DB5BB9">
      <w:pPr>
        <w:pStyle w:val="PL"/>
      </w:pPr>
      <w:r w:rsidRPr="00DB5BB9">
        <w:rPr>
          <w:lang w:val="fr-FR"/>
        </w:rPr>
        <w:t xml:space="preserve">   </w:t>
      </w:r>
      <w:r w:rsidRPr="00A421BA">
        <w:t>&lt;mcpttinfo&gt;</w:t>
      </w:r>
    </w:p>
    <w:p w14:paraId="7F0B9217" w14:textId="77777777" w:rsidR="00DB5BB9" w:rsidRPr="00A421BA" w:rsidRDefault="00DB5BB9" w:rsidP="00DB5BB9">
      <w:pPr>
        <w:pStyle w:val="PL"/>
      </w:pPr>
      <w:r>
        <w:t xml:space="preserve">     </w:t>
      </w:r>
      <w:r w:rsidRPr="00A421BA">
        <w:t>&lt;mcptt-Params&gt;</w:t>
      </w:r>
    </w:p>
    <w:p w14:paraId="79F06FAB" w14:textId="77777777" w:rsidR="00DB5BB9" w:rsidRPr="00A421BA" w:rsidRDefault="00DB5BB9" w:rsidP="00DB5BB9">
      <w:pPr>
        <w:pStyle w:val="PL"/>
      </w:pPr>
      <w:r>
        <w:t xml:space="preserve">       </w:t>
      </w:r>
      <w:r w:rsidRPr="00A421BA">
        <w:t>&lt;session-type&gt;prearranged&lt;/session-type&gt;</w:t>
      </w:r>
    </w:p>
    <w:p w14:paraId="17F8E1F1" w14:textId="77777777" w:rsidR="00DB5BB9" w:rsidRPr="00DB5BB9" w:rsidRDefault="00DB5BB9" w:rsidP="00DB5BB9">
      <w:pPr>
        <w:pStyle w:val="PL"/>
        <w:rPr>
          <w:lang w:val="fr-FR"/>
        </w:rPr>
      </w:pPr>
      <w:r>
        <w:t xml:space="preserve">       </w:t>
      </w:r>
      <w:r w:rsidRPr="00DB5BB9">
        <w:rPr>
          <w:lang w:val="fr-FR"/>
        </w:rPr>
        <w:t>&lt;mcptt-request-uri type="Normal"&gt;</w:t>
      </w:r>
    </w:p>
    <w:p w14:paraId="4200A6E7" w14:textId="77777777" w:rsidR="00DB5BB9" w:rsidRPr="00DB5BB9" w:rsidRDefault="00DB5BB9" w:rsidP="00DB5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B5BB9">
        <w:rPr>
          <w:rFonts w:ascii="Courier New" w:hAnsi="Courier New"/>
          <w:noProof/>
          <w:sz w:val="16"/>
          <w:lang w:val="fr-FR"/>
        </w:rPr>
        <w:t xml:space="preserve">         &lt;mcpttURI&gt;sip:group123@mcpttoperator1.com&gt;&lt;/mcpttURI&gt;</w:t>
      </w:r>
    </w:p>
    <w:p w14:paraId="2E0FC948" w14:textId="77777777" w:rsidR="00DB5BB9" w:rsidRPr="0045201D" w:rsidRDefault="00DB5BB9" w:rsidP="00DB5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BB9">
        <w:rPr>
          <w:rFonts w:ascii="Courier New" w:hAnsi="Courier New"/>
          <w:noProof/>
          <w:sz w:val="16"/>
          <w:lang w:val="fr-FR"/>
        </w:rPr>
        <w:t xml:space="preserve">       </w:t>
      </w:r>
      <w:r>
        <w:rPr>
          <w:rFonts w:ascii="Courier New" w:hAnsi="Courier New"/>
          <w:noProof/>
          <w:sz w:val="16"/>
        </w:rPr>
        <w:t>&lt;/mcptt-request-uri&gt;</w:t>
      </w:r>
    </w:p>
    <w:p w14:paraId="2EA98F12" w14:textId="77777777" w:rsidR="00DB5BB9" w:rsidRPr="00A421BA" w:rsidRDefault="00DB5BB9" w:rsidP="00DB5BB9">
      <w:pPr>
        <w:pStyle w:val="PL"/>
      </w:pPr>
      <w:r>
        <w:t xml:space="preserve">     </w:t>
      </w:r>
      <w:r w:rsidRPr="00A421BA">
        <w:t>&lt;/mcptt-Params&gt;</w:t>
      </w:r>
    </w:p>
    <w:p w14:paraId="39E27D0E" w14:textId="77777777" w:rsidR="00DB5BB9" w:rsidRDefault="00DB5BB9" w:rsidP="00DB5BB9">
      <w:pPr>
        <w:pStyle w:val="PL"/>
      </w:pPr>
      <w:r>
        <w:t xml:space="preserve">   </w:t>
      </w:r>
      <w:r w:rsidRPr="00A421BA">
        <w:t>&lt;/mcptt-info&gt;</w:t>
      </w:r>
    </w:p>
    <w:p w14:paraId="40E461EB" w14:textId="77777777" w:rsidR="00DB5BB9" w:rsidRDefault="00DB5BB9" w:rsidP="00DB5BB9">
      <w:pPr>
        <w:pStyle w:val="PL"/>
      </w:pPr>
    </w:p>
    <w:p w14:paraId="148D5A6D" w14:textId="77777777" w:rsidR="00DB5BB9" w:rsidRDefault="00DB5BB9" w:rsidP="00DB5BB9">
      <w:pPr>
        <w:pStyle w:val="EX"/>
      </w:pPr>
      <w:r>
        <w:t>EXAMPLE 6:</w:t>
      </w:r>
      <w:r>
        <w:tab/>
      </w:r>
      <w:r w:rsidRPr="00C53A13">
        <w:t>application/vnd.3gpp.</w:t>
      </w:r>
      <w:r w:rsidRPr="00D11525">
        <w:t>mcpttinfo</w:t>
      </w:r>
      <w:r w:rsidRPr="004F46F9">
        <w:t>+x</w:t>
      </w:r>
      <w:r>
        <w:t>ml</w:t>
      </w:r>
      <w:r w:rsidRPr="00D11525">
        <w:t xml:space="preserve"> MIME body represented with </w:t>
      </w:r>
      <w:r>
        <w:t>the &lt;</w:t>
      </w:r>
      <w:proofErr w:type="spellStart"/>
      <w:r>
        <w:t>mcptt</w:t>
      </w:r>
      <w:proofErr w:type="spellEnd"/>
      <w:r>
        <w:t>-request-</w:t>
      </w:r>
      <w:proofErr w:type="spellStart"/>
      <w:r>
        <w:t>uri</w:t>
      </w:r>
      <w:proofErr w:type="spellEnd"/>
      <w:r>
        <w:t>&gt; encrypted:</w:t>
      </w:r>
    </w:p>
    <w:p w14:paraId="0DD2CA36" w14:textId="77777777" w:rsidR="00DB5BB9" w:rsidRPr="00DB5BB9" w:rsidRDefault="00DB5BB9" w:rsidP="00DB5BB9">
      <w:pPr>
        <w:pStyle w:val="PL"/>
        <w:rPr>
          <w:lang w:val="fr-FR"/>
        </w:rPr>
      </w:pPr>
      <w:r>
        <w:t xml:space="preserve">   </w:t>
      </w:r>
      <w:r w:rsidRPr="00DB5BB9">
        <w:rPr>
          <w:lang w:val="fr-FR"/>
        </w:rPr>
        <w:t>Content-Type: application/vnd.3gpp.mcptt-info+xml</w:t>
      </w:r>
    </w:p>
    <w:p w14:paraId="6AA43F73" w14:textId="77777777" w:rsidR="00DB5BB9" w:rsidRPr="00DB5BB9" w:rsidRDefault="00DB5BB9" w:rsidP="00DB5BB9">
      <w:pPr>
        <w:pStyle w:val="PL"/>
        <w:rPr>
          <w:lang w:val="fr-FR"/>
        </w:rPr>
      </w:pPr>
      <w:r w:rsidRPr="00DB5BB9">
        <w:rPr>
          <w:lang w:val="fr-FR"/>
        </w:rPr>
        <w:t xml:space="preserve">   &lt;?xml version="1.0"?&gt;</w:t>
      </w:r>
    </w:p>
    <w:p w14:paraId="3A2303B5" w14:textId="77777777" w:rsidR="00DB5BB9" w:rsidRPr="00D11525" w:rsidRDefault="00DB5BB9" w:rsidP="00DB5BB9">
      <w:pPr>
        <w:pStyle w:val="PL"/>
      </w:pPr>
      <w:r w:rsidRPr="00DB5BB9">
        <w:rPr>
          <w:lang w:val="fr-FR"/>
        </w:rPr>
        <w:t xml:space="preserve">   </w:t>
      </w:r>
      <w:r w:rsidRPr="00D11525">
        <w:t>&lt;mcpttinfo&gt;</w:t>
      </w:r>
    </w:p>
    <w:p w14:paraId="6C5203ED" w14:textId="77777777" w:rsidR="00DB5BB9" w:rsidRPr="00D11525" w:rsidRDefault="00DB5BB9" w:rsidP="00DB5BB9">
      <w:pPr>
        <w:pStyle w:val="PL"/>
      </w:pPr>
      <w:r>
        <w:t xml:space="preserve">   </w:t>
      </w:r>
      <w:r w:rsidRPr="00D11525">
        <w:t xml:space="preserve">  &lt;mcptt-Params&gt;</w:t>
      </w:r>
    </w:p>
    <w:p w14:paraId="216D9EC0" w14:textId="77777777" w:rsidR="00DB5BB9" w:rsidRPr="00D11525" w:rsidRDefault="00DB5BB9" w:rsidP="00DB5BB9">
      <w:pPr>
        <w:pStyle w:val="PL"/>
      </w:pPr>
      <w:r>
        <w:t xml:space="preserve">       </w:t>
      </w:r>
      <w:r w:rsidRPr="00D11525">
        <w:t>&lt;session-type&gt;prearranged&lt;/session-type&gt;</w:t>
      </w:r>
    </w:p>
    <w:p w14:paraId="056FE4C6" w14:textId="77777777" w:rsidR="00DB5BB9" w:rsidRPr="00D11525" w:rsidRDefault="00DB5BB9" w:rsidP="00DB5BB9">
      <w:pPr>
        <w:pStyle w:val="PL"/>
      </w:pPr>
      <w:r>
        <w:t xml:space="preserve">       </w:t>
      </w:r>
      <w:r w:rsidRPr="00D11525">
        <w:t>&lt;mcptt-request-uri type=</w:t>
      </w:r>
      <w:r>
        <w:t>"</w:t>
      </w:r>
      <w:r w:rsidRPr="00D11525">
        <w:t>Encrypted</w:t>
      </w:r>
      <w:r>
        <w:t>"</w:t>
      </w:r>
      <w:r w:rsidRPr="00D11525">
        <w:t>&gt;</w:t>
      </w:r>
    </w:p>
    <w:p w14:paraId="30A83C2C" w14:textId="77777777" w:rsidR="00DB5BB9" w:rsidRPr="00D11525" w:rsidRDefault="00DB5BB9" w:rsidP="00DB5BB9">
      <w:pPr>
        <w:pStyle w:val="PL"/>
      </w:pPr>
      <w:r>
        <w:t xml:space="preserve">         </w:t>
      </w:r>
      <w:r w:rsidRPr="00D11525">
        <w:t>&lt;EncryptedData xmlns='http://www.w3.org/2001/04/xmlenc#'</w:t>
      </w:r>
    </w:p>
    <w:p w14:paraId="41193F52" w14:textId="77777777" w:rsidR="00DB5BB9" w:rsidRPr="00D11525" w:rsidRDefault="00DB5BB9" w:rsidP="00DB5BB9">
      <w:pPr>
        <w:pStyle w:val="PL"/>
      </w:pPr>
      <w:r>
        <w:t xml:space="preserve">          </w:t>
      </w:r>
      <w:r w:rsidRPr="00D11525">
        <w:t>Type='http://www.w3.org/2001/04/xmlenc#Content'&gt;</w:t>
      </w:r>
    </w:p>
    <w:p w14:paraId="009F16BE" w14:textId="77777777" w:rsidR="00DB5BB9" w:rsidRPr="00D11525" w:rsidRDefault="00DB5BB9" w:rsidP="00DB5BB9">
      <w:pPr>
        <w:pStyle w:val="PL"/>
      </w:pPr>
      <w:r>
        <w:t xml:space="preserve">            </w:t>
      </w:r>
      <w:r w:rsidRPr="00D11525">
        <w:t>&lt;EncryptionMethod Algorithm="</w:t>
      </w:r>
      <w:hyperlink r:id="rId11" w:anchor="aes128-gcm" w:history="1">
        <w:r w:rsidRPr="00D11525">
          <w:rPr>
            <w:rStyle w:val="Hyperlink"/>
            <w:rFonts w:eastAsia="Malgun Gothic"/>
          </w:rPr>
          <w:t>http://www.w3.org/2009/xmlenc11#aes128-gcm</w:t>
        </w:r>
      </w:hyperlink>
      <w:r w:rsidRPr="00D11525">
        <w:t>"/&gt;</w:t>
      </w:r>
    </w:p>
    <w:p w14:paraId="7238245A" w14:textId="77777777" w:rsidR="00DB5BB9" w:rsidRPr="00D11525" w:rsidRDefault="00DB5BB9" w:rsidP="00DB5BB9">
      <w:pPr>
        <w:pStyle w:val="PL"/>
      </w:pPr>
      <w:r>
        <w:t xml:space="preserve">            </w:t>
      </w:r>
      <w:r w:rsidRPr="00D11525">
        <w:t>&lt;ds:KeyInfo&gt;</w:t>
      </w:r>
    </w:p>
    <w:p w14:paraId="6ED78CC6" w14:textId="77777777" w:rsidR="00DB5BB9" w:rsidRPr="00D11525" w:rsidRDefault="00DB5BB9" w:rsidP="00DB5BB9">
      <w:pPr>
        <w:pStyle w:val="PL"/>
      </w:pPr>
      <w:r>
        <w:t xml:space="preserve">              </w:t>
      </w:r>
      <w:r w:rsidRPr="00D11525">
        <w:t>&lt;ds:KeyName&gt;base64XpkId&lt;/KeyName&gt;</w:t>
      </w:r>
    </w:p>
    <w:p w14:paraId="5E408BE0" w14:textId="77777777" w:rsidR="00DB5BB9" w:rsidRPr="00D11525" w:rsidRDefault="00DB5BB9" w:rsidP="00DB5BB9">
      <w:pPr>
        <w:pStyle w:val="PL"/>
      </w:pPr>
      <w:r>
        <w:t xml:space="preserve">            </w:t>
      </w:r>
      <w:r w:rsidRPr="00D11525">
        <w:t>&lt;/ds:KeyInfo&gt;</w:t>
      </w:r>
    </w:p>
    <w:p w14:paraId="6D430BA1" w14:textId="77777777" w:rsidR="00DB5BB9" w:rsidRPr="00D11525" w:rsidRDefault="00DB5BB9" w:rsidP="00DB5BB9">
      <w:pPr>
        <w:pStyle w:val="PL"/>
      </w:pPr>
      <w:r>
        <w:t xml:space="preserve">            </w:t>
      </w:r>
      <w:r w:rsidRPr="00D11525">
        <w:t>&lt;CipherData&gt;</w:t>
      </w:r>
    </w:p>
    <w:p w14:paraId="402217F9" w14:textId="77777777" w:rsidR="00DB5BB9" w:rsidRPr="00D11525" w:rsidRDefault="00DB5BB9" w:rsidP="00DB5BB9">
      <w:pPr>
        <w:pStyle w:val="PL"/>
      </w:pPr>
      <w:r>
        <w:t xml:space="preserve">              </w:t>
      </w:r>
      <w:r w:rsidRPr="00D11525">
        <w:t>&lt;CipherValue&gt;A23B45C5657689090&lt;/CipherValue&gt;</w:t>
      </w:r>
    </w:p>
    <w:p w14:paraId="76FE884A" w14:textId="77777777" w:rsidR="00DB5BB9" w:rsidRPr="00D11525" w:rsidRDefault="00DB5BB9" w:rsidP="00DB5BB9">
      <w:pPr>
        <w:pStyle w:val="PL"/>
      </w:pPr>
      <w:r>
        <w:t xml:space="preserve">           </w:t>
      </w:r>
      <w:r w:rsidRPr="00D11525">
        <w:t xml:space="preserve"> &lt;/CipherData&gt;</w:t>
      </w:r>
    </w:p>
    <w:p w14:paraId="1DBF811C" w14:textId="77777777" w:rsidR="00DB5BB9" w:rsidRPr="00D11525" w:rsidRDefault="00DB5BB9" w:rsidP="00DB5BB9">
      <w:pPr>
        <w:pStyle w:val="PL"/>
      </w:pPr>
      <w:r>
        <w:t xml:space="preserve">         </w:t>
      </w:r>
      <w:r w:rsidRPr="00D11525">
        <w:t>&lt;/EncryptedData&gt;</w:t>
      </w:r>
    </w:p>
    <w:p w14:paraId="56C8DD52" w14:textId="77777777" w:rsidR="00DB5BB9" w:rsidRPr="00D11525" w:rsidRDefault="00DB5BB9" w:rsidP="00DB5BB9">
      <w:pPr>
        <w:pStyle w:val="PL"/>
      </w:pPr>
      <w:r>
        <w:t xml:space="preserve">       </w:t>
      </w:r>
      <w:r w:rsidRPr="00D11525">
        <w:t>&lt;/mcptt-request-uri&gt;</w:t>
      </w:r>
    </w:p>
    <w:p w14:paraId="72DF7DEF" w14:textId="77777777" w:rsidR="00DB5BB9" w:rsidRPr="00D11525" w:rsidRDefault="00DB5BB9" w:rsidP="00DB5BB9">
      <w:pPr>
        <w:pStyle w:val="PL"/>
      </w:pPr>
      <w:r>
        <w:t xml:space="preserve">     </w:t>
      </w:r>
      <w:r w:rsidRPr="00D11525">
        <w:t>&lt;/mcptt-Params&gt;</w:t>
      </w:r>
    </w:p>
    <w:p w14:paraId="02EF304A" w14:textId="77777777" w:rsidR="00DB5BB9" w:rsidRDefault="00DB5BB9" w:rsidP="00DB5BB9">
      <w:pPr>
        <w:pStyle w:val="PL"/>
      </w:pPr>
      <w:r>
        <w:t xml:space="preserve">   </w:t>
      </w:r>
      <w:r w:rsidRPr="00D11525">
        <w:t>&lt;/mcptt-info&gt;</w:t>
      </w:r>
    </w:p>
    <w:p w14:paraId="2D1C411B" w14:textId="77777777" w:rsidR="00DB5BB9" w:rsidRDefault="00DB5BB9" w:rsidP="00DB5BB9">
      <w:pPr>
        <w:pStyle w:val="PL"/>
      </w:pPr>
    </w:p>
    <w:p w14:paraId="2FFA6175" w14:textId="77777777" w:rsidR="00DB5BB9" w:rsidRDefault="00DB5BB9" w:rsidP="00DB5BB9">
      <w:pPr>
        <w:pStyle w:val="EX"/>
      </w:pPr>
      <w:r>
        <w:t>EXAMPLE 7:</w:t>
      </w:r>
      <w:r>
        <w:tab/>
      </w:r>
      <w:r w:rsidRPr="004F46F9">
        <w:t>application</w:t>
      </w:r>
      <w:r>
        <w:t>/</w:t>
      </w:r>
      <w:proofErr w:type="spellStart"/>
      <w:r>
        <w:t>pidf+xml</w:t>
      </w:r>
      <w:proofErr w:type="spellEnd"/>
      <w:r w:rsidRPr="00D11525">
        <w:t xml:space="preserve"> MIME body represented with </w:t>
      </w:r>
      <w:r>
        <w:t>clear URIs in attributes:</w:t>
      </w:r>
    </w:p>
    <w:p w14:paraId="33799C46" w14:textId="77777777" w:rsidR="00DB5BB9" w:rsidRPr="00361235" w:rsidRDefault="00DB5BB9" w:rsidP="00DB5BB9">
      <w:pPr>
        <w:pStyle w:val="PL"/>
      </w:pPr>
      <w:r w:rsidRPr="00361235">
        <w:t>Content-Type: application/pidf+xml</w:t>
      </w:r>
    </w:p>
    <w:p w14:paraId="5B6CE9F1" w14:textId="77777777" w:rsidR="00DB5BB9" w:rsidRPr="00361235" w:rsidRDefault="00DB5BB9" w:rsidP="00DB5BB9">
      <w:pPr>
        <w:pStyle w:val="PL"/>
      </w:pPr>
      <w:r w:rsidRPr="00361235">
        <w:t>&lt;?xml version="1.0" encoding="UTF-8"?&gt;</w:t>
      </w:r>
    </w:p>
    <w:p w14:paraId="7C57AB72" w14:textId="77777777" w:rsidR="00DB5BB9" w:rsidRPr="00361235" w:rsidRDefault="00DB5BB9" w:rsidP="00DB5BB9">
      <w:pPr>
        <w:pStyle w:val="PL"/>
      </w:pPr>
      <w:r w:rsidRPr="00361235">
        <w:t>&lt;presence entity="</w:t>
      </w:r>
      <w:r>
        <w:t>sip:</w:t>
      </w:r>
      <w:r w:rsidRPr="00361235">
        <w:t>somebody@mcptt.org"&gt;</w:t>
      </w:r>
    </w:p>
    <w:p w14:paraId="4A594001" w14:textId="77777777" w:rsidR="00DB5BB9" w:rsidRPr="00361235" w:rsidRDefault="00DB5BB9" w:rsidP="00DB5BB9">
      <w:pPr>
        <w:pStyle w:val="PL"/>
      </w:pPr>
      <w:r w:rsidRPr="00361235">
        <w:t xml:space="preserve">  &lt;tuple id="acD4rhU87bK"&gt;</w:t>
      </w:r>
    </w:p>
    <w:p w14:paraId="5CF94F7C" w14:textId="77777777" w:rsidR="00DB5BB9" w:rsidRPr="00361235" w:rsidRDefault="00DB5BB9" w:rsidP="00DB5BB9">
      <w:pPr>
        <w:pStyle w:val="PL"/>
      </w:pPr>
      <w:r w:rsidRPr="00361235">
        <w:t xml:space="preserve">    &lt;status&gt;</w:t>
      </w:r>
    </w:p>
    <w:p w14:paraId="636B422E" w14:textId="77777777" w:rsidR="00DB5BB9" w:rsidRPr="00361235" w:rsidRDefault="00DB5BB9" w:rsidP="00DB5BB9">
      <w:pPr>
        <w:pStyle w:val="PL"/>
      </w:pPr>
      <w:r w:rsidRPr="00361235">
        <w:t xml:space="preserve">      &lt;affiliation group="</w:t>
      </w:r>
      <w:r w:rsidRPr="00AE2B1E">
        <w:t>sip:</w:t>
      </w:r>
      <w:r w:rsidRPr="00361235">
        <w:t>thegroup@mcptt.org</w:t>
      </w:r>
      <w:r>
        <w:t>"</w:t>
      </w:r>
      <w:r w:rsidRPr="00361235">
        <w:t>/&gt;</w:t>
      </w:r>
    </w:p>
    <w:p w14:paraId="24D6BB66" w14:textId="77777777" w:rsidR="00DB5BB9" w:rsidRPr="00361235" w:rsidRDefault="00DB5BB9" w:rsidP="00DB5BB9">
      <w:pPr>
        <w:pStyle w:val="PL"/>
      </w:pPr>
      <w:r w:rsidRPr="00361235">
        <w:t xml:space="preserve">    &lt;/status&gt;</w:t>
      </w:r>
    </w:p>
    <w:p w14:paraId="5CE005FB" w14:textId="77777777" w:rsidR="00DB5BB9" w:rsidRPr="00361235" w:rsidRDefault="00DB5BB9" w:rsidP="00DB5BB9">
      <w:pPr>
        <w:pStyle w:val="PL"/>
      </w:pPr>
      <w:r w:rsidRPr="00361235">
        <w:t xml:space="preserve">  &lt;/tuple&gt;</w:t>
      </w:r>
    </w:p>
    <w:p w14:paraId="1952446E" w14:textId="77777777" w:rsidR="00DB5BB9" w:rsidRPr="00361235" w:rsidRDefault="00DB5BB9" w:rsidP="00DB5BB9">
      <w:pPr>
        <w:pStyle w:val="PL"/>
      </w:pPr>
      <w:r w:rsidRPr="00361235">
        <w:lastRenderedPageBreak/>
        <w:t>&lt;/presence&gt;</w:t>
      </w:r>
    </w:p>
    <w:p w14:paraId="0417E610" w14:textId="77777777" w:rsidR="00DB5BB9" w:rsidRDefault="00DB5BB9" w:rsidP="00DB5BB9">
      <w:pPr>
        <w:pStyle w:val="PL"/>
      </w:pPr>
    </w:p>
    <w:p w14:paraId="23E1ACD6" w14:textId="77777777" w:rsidR="00DB5BB9" w:rsidRDefault="00DB5BB9" w:rsidP="00DB5BB9">
      <w:pPr>
        <w:pStyle w:val="EX"/>
      </w:pPr>
      <w:r>
        <w:t>EXAMPLE 8:</w:t>
      </w:r>
      <w:r>
        <w:tab/>
      </w:r>
      <w:r w:rsidRPr="004F46F9">
        <w:t>application</w:t>
      </w:r>
      <w:r>
        <w:t>/</w:t>
      </w:r>
      <w:proofErr w:type="spellStart"/>
      <w:r>
        <w:t>pidf+xml</w:t>
      </w:r>
      <w:proofErr w:type="spellEnd"/>
      <w:r w:rsidRPr="00D11525">
        <w:t xml:space="preserve"> MIME body represented with </w:t>
      </w:r>
      <w:r>
        <w:t>encrypted URIs in attributes:</w:t>
      </w:r>
    </w:p>
    <w:p w14:paraId="23B049FD" w14:textId="77777777" w:rsidR="00DB5BB9" w:rsidRPr="00361235" w:rsidRDefault="00DB5BB9" w:rsidP="00DB5BB9">
      <w:pPr>
        <w:pStyle w:val="PL"/>
      </w:pPr>
      <w:r w:rsidRPr="00361235">
        <w:t>Content-Type: application/pidf+xml</w:t>
      </w:r>
    </w:p>
    <w:p w14:paraId="3D1323E3" w14:textId="77777777" w:rsidR="00DB5BB9" w:rsidRPr="00A63A6C" w:rsidRDefault="00DB5BB9" w:rsidP="00DB5BB9">
      <w:pPr>
        <w:pStyle w:val="PL"/>
        <w:rPr>
          <w:rFonts w:cs="Courier New"/>
          <w:lang w:eastAsia="fr-FR"/>
        </w:rPr>
      </w:pPr>
      <w:r w:rsidRPr="00A63A6C">
        <w:rPr>
          <w:rFonts w:cs="Courier New"/>
          <w:lang w:eastAsia="fr-FR"/>
        </w:rPr>
        <w:t>&lt;?xml version="1.0" encoding="UTF-8"?&gt;</w:t>
      </w:r>
    </w:p>
    <w:p w14:paraId="22547F0D" w14:textId="77777777" w:rsidR="00DB5BB9" w:rsidRPr="00A63A6C" w:rsidRDefault="00DB5BB9" w:rsidP="00DB5BB9">
      <w:pPr>
        <w:pStyle w:val="PL"/>
        <w:rPr>
          <w:rFonts w:cs="Courier New"/>
          <w:lang w:eastAsia="fr-FR"/>
        </w:rPr>
      </w:pPr>
      <w:r w:rsidRPr="00A63A6C">
        <w:rPr>
          <w:rFonts w:cs="Courier New"/>
          <w:lang w:eastAsia="fr-FR"/>
        </w:rPr>
        <w:t>&lt;presence entity="</w:t>
      </w:r>
      <w:r>
        <w:rPr>
          <w:rFonts w:cs="Courier New"/>
          <w:lang w:eastAsia="fr-FR"/>
        </w:rPr>
        <w:t>sip:c4Hrt45XG8IohRFT67vfdr3V;iv=45RtfVgHY23k8Ihy;xpk-id=b7UJv9;alg=128-aes-gcm@mc1-encryption.3gppnetwork.org</w:t>
      </w:r>
      <w:r w:rsidRPr="00A63A6C">
        <w:rPr>
          <w:rFonts w:cs="Courier New"/>
          <w:lang w:eastAsia="fr-FR"/>
        </w:rPr>
        <w:t>"&gt;</w:t>
      </w:r>
    </w:p>
    <w:p w14:paraId="1E9AE96C" w14:textId="77777777" w:rsidR="00DB5BB9" w:rsidRPr="00A63A6C" w:rsidRDefault="00DB5BB9" w:rsidP="00DB5BB9">
      <w:pPr>
        <w:pStyle w:val="PL"/>
        <w:rPr>
          <w:rFonts w:cs="Courier New"/>
          <w:lang w:eastAsia="fr-FR"/>
        </w:rPr>
      </w:pPr>
      <w:r w:rsidRPr="00A63A6C">
        <w:rPr>
          <w:rFonts w:cs="Courier New"/>
          <w:lang w:eastAsia="fr-FR"/>
        </w:rPr>
        <w:t xml:space="preserve">  &lt;tuple id="acD4rhU87bK"&gt;</w:t>
      </w:r>
    </w:p>
    <w:p w14:paraId="37F98397" w14:textId="77777777" w:rsidR="00DB5BB9" w:rsidRPr="00A63A6C" w:rsidRDefault="00DB5BB9" w:rsidP="00DB5BB9">
      <w:pPr>
        <w:pStyle w:val="PL"/>
        <w:rPr>
          <w:rFonts w:cs="Courier New"/>
          <w:lang w:eastAsia="fr-FR"/>
        </w:rPr>
      </w:pPr>
      <w:r w:rsidRPr="00A63A6C">
        <w:rPr>
          <w:rFonts w:cs="Courier New"/>
          <w:lang w:eastAsia="fr-FR"/>
        </w:rPr>
        <w:t xml:space="preserve">    &lt;status&gt;</w:t>
      </w:r>
    </w:p>
    <w:p w14:paraId="7A3A09E6" w14:textId="77777777" w:rsidR="00DB5BB9" w:rsidRPr="00C47B54" w:rsidRDefault="00DB5BB9" w:rsidP="00DB5BB9">
      <w:pPr>
        <w:pStyle w:val="PL"/>
        <w:rPr>
          <w:rFonts w:cs="Courier New"/>
          <w:lang w:eastAsia="fr-FR"/>
        </w:rPr>
      </w:pPr>
      <w:r w:rsidRPr="00C47B54">
        <w:rPr>
          <w:rFonts w:cs="Courier New"/>
          <w:lang w:eastAsia="fr-FR"/>
        </w:rPr>
        <w:t xml:space="preserve">      &lt;affiliation group="sip:98yudFG45tx_89TYGedb4ujF ;iv=FGD567kjhfH7d4-D;key-id=eV9kl7;alg=128-aes-gcm@mc1-encryption.3gppnetwork.org"/&gt;</w:t>
      </w:r>
    </w:p>
    <w:p w14:paraId="1F9AB8CA" w14:textId="77777777" w:rsidR="00DB5BB9" w:rsidRPr="00A63A6C" w:rsidRDefault="00DB5BB9" w:rsidP="00DB5BB9">
      <w:pPr>
        <w:pStyle w:val="PL"/>
        <w:rPr>
          <w:rFonts w:cs="Courier New"/>
          <w:lang w:eastAsia="fr-FR"/>
        </w:rPr>
      </w:pPr>
      <w:r w:rsidRPr="00C47B54">
        <w:rPr>
          <w:rFonts w:cs="Courier New"/>
          <w:lang w:eastAsia="fr-FR"/>
        </w:rPr>
        <w:t xml:space="preserve">    </w:t>
      </w:r>
      <w:r w:rsidRPr="00A63A6C">
        <w:rPr>
          <w:rFonts w:cs="Courier New"/>
          <w:lang w:eastAsia="fr-FR"/>
        </w:rPr>
        <w:t>&lt;/status&gt;</w:t>
      </w:r>
    </w:p>
    <w:p w14:paraId="0DAFD728" w14:textId="77777777" w:rsidR="00DB5BB9" w:rsidRPr="00A63A6C" w:rsidRDefault="00DB5BB9" w:rsidP="00DB5BB9">
      <w:pPr>
        <w:pStyle w:val="PL"/>
        <w:rPr>
          <w:rFonts w:cs="Courier New"/>
          <w:lang w:eastAsia="fr-FR"/>
        </w:rPr>
      </w:pPr>
      <w:r w:rsidRPr="00A63A6C">
        <w:rPr>
          <w:rFonts w:cs="Courier New"/>
          <w:lang w:eastAsia="fr-FR"/>
        </w:rPr>
        <w:t xml:space="preserve">  &lt;/tuple&gt;</w:t>
      </w:r>
    </w:p>
    <w:p w14:paraId="2DDDCEBB" w14:textId="77777777" w:rsidR="00DB5BB9" w:rsidRDefault="00DB5BB9" w:rsidP="00DB5BB9">
      <w:pPr>
        <w:pStyle w:val="PL"/>
      </w:pPr>
      <w:r w:rsidRPr="00A63A6C">
        <w:rPr>
          <w:rFonts w:cs="Courier New"/>
          <w:lang w:eastAsia="fr-FR"/>
        </w:rPr>
        <w:t>&lt;/presence&gt;</w:t>
      </w:r>
    </w:p>
    <w:p w14:paraId="5B9C3BDD" w14:textId="5DE16B47" w:rsidR="008F6C22" w:rsidRDefault="008F6C22">
      <w:pPr>
        <w:rPr>
          <w:noProof/>
        </w:rPr>
      </w:pPr>
    </w:p>
    <w:p w14:paraId="66A4BF9B" w14:textId="77777777" w:rsidR="00C457DB" w:rsidRPr="006B241D" w:rsidRDefault="00C457DB" w:rsidP="00C457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B241D">
        <w:rPr>
          <w:rFonts w:ascii="Arial" w:hAnsi="Arial" w:cs="Arial"/>
          <w:noProof/>
          <w:color w:val="0000FF"/>
          <w:sz w:val="28"/>
          <w:szCs w:val="28"/>
          <w:lang w:val="en-US"/>
        </w:rPr>
        <w:t>* * * End of Change * * * *</w:t>
      </w:r>
    </w:p>
    <w:p w14:paraId="2BDD5F7B" w14:textId="1BC2FE44" w:rsidR="00C457DB" w:rsidRDefault="00C457DB">
      <w:pPr>
        <w:rPr>
          <w:noProof/>
        </w:rPr>
      </w:pPr>
    </w:p>
    <w:p w14:paraId="56C36393" w14:textId="77777777" w:rsidR="00B01778" w:rsidRPr="00EA7970" w:rsidRDefault="00B01778" w:rsidP="00B017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 * Second Change * * * *</w:t>
      </w:r>
    </w:p>
    <w:p w14:paraId="4D655503" w14:textId="77777777" w:rsidR="00B01778" w:rsidRPr="00131D6E" w:rsidRDefault="00B01778" w:rsidP="00B01778">
      <w:pPr>
        <w:rPr>
          <w:noProof/>
          <w:lang w:val="en-US"/>
        </w:rPr>
      </w:pPr>
    </w:p>
    <w:p w14:paraId="437B4335" w14:textId="77777777" w:rsidR="00B01778" w:rsidRPr="00131D6E" w:rsidRDefault="00B01778" w:rsidP="00B01778">
      <w:pPr>
        <w:pStyle w:val="berschrift4"/>
        <w:rPr>
          <w:noProof/>
          <w:lang w:val="en-US"/>
        </w:rPr>
      </w:pPr>
      <w:r w:rsidRPr="00131D6E">
        <w:rPr>
          <w:noProof/>
          <w:lang w:val="en-US"/>
        </w:rPr>
        <w:t>6.3.3.3</w:t>
      </w:r>
      <w:r w:rsidRPr="00131D6E">
        <w:rPr>
          <w:noProof/>
          <w:lang w:val="en-US"/>
        </w:rPr>
        <w:tab/>
        <w:t>Handling of the acknowledged call setup timer (TNG1)</w:t>
      </w:r>
    </w:p>
    <w:p w14:paraId="60330DAE" w14:textId="77777777" w:rsidR="00CD4BE4" w:rsidRPr="0073469F" w:rsidRDefault="00CD4BE4" w:rsidP="00CD4BE4">
      <w:r w:rsidRPr="0073469F">
        <w:t>When the controlling MCPTT function receives a SIP INVITE request to initiate a group session and there are members of the group document retrieved from the group management server that are affiliated and are marked as &lt;</w:t>
      </w:r>
      <w:r>
        <w:t>on-network-</w:t>
      </w:r>
      <w:r w:rsidRPr="0073469F">
        <w:t xml:space="preserve">required&gt; </w:t>
      </w:r>
      <w:r>
        <w:t xml:space="preserve">as specified in </w:t>
      </w:r>
      <w:r w:rsidRPr="0073469F">
        <w:t>3GPP TS </w:t>
      </w:r>
      <w:r>
        <w:t>24.481</w:t>
      </w:r>
      <w:r w:rsidRPr="0073469F">
        <w:t> [31]</w:t>
      </w:r>
      <w:r>
        <w:t>,</w:t>
      </w:r>
      <w:r w:rsidRPr="0073469F">
        <w:t xml:space="preserve"> then the controlling MCPTT function shall start timer TNG1 (acknowledged call setup timer) </w:t>
      </w:r>
      <w:r>
        <w:t xml:space="preserve">with a timer value as described in Annex B.2.1, </w:t>
      </w:r>
      <w:r w:rsidRPr="0073469F">
        <w:t>prior to sending out SIP INVITE requests inviting group members to the group session.</w:t>
      </w:r>
    </w:p>
    <w:p w14:paraId="21A0B902" w14:textId="77777777" w:rsidR="00CD4BE4" w:rsidRPr="0073469F" w:rsidRDefault="00CD4BE4" w:rsidP="00CD4BE4">
      <w:r w:rsidRPr="0073469F">
        <w:t>When the controlling MCPTT function receives all SIP 200 (OK) responses to the SIP INVITE requests, from all affiliated and &lt;</w:t>
      </w:r>
      <w:r>
        <w:t>on-network-</w:t>
      </w:r>
      <w:r w:rsidRPr="0073469F">
        <w:t xml:space="preserve">required&gt; members then </w:t>
      </w:r>
      <w:r>
        <w:t>the controlling MCPTT function</w:t>
      </w:r>
      <w:r w:rsidRPr="0073469F">
        <w:t xml:space="preserve"> shall stop timer TNG1 (acknowledged call setup timer) and </w:t>
      </w:r>
      <w:r>
        <w:t>if the local counter of the number of SIP 200 (OK) responses received from invited members</w:t>
      </w:r>
      <w:r w:rsidRPr="0073469F">
        <w:t xml:space="preserve"> </w:t>
      </w:r>
      <w:r>
        <w:t>is greater than or equal to the v</w:t>
      </w:r>
      <w:r w:rsidRPr="008F3848">
        <w:t xml:space="preserve">alue of the &lt;on-network-minimum-number-to-start&gt; element </w:t>
      </w:r>
      <w:r>
        <w:t xml:space="preserve">of the group document, the </w:t>
      </w:r>
      <w:r w:rsidRPr="0073469F">
        <w:t xml:space="preserve">controlling MCPTT function </w:t>
      </w:r>
      <w:r>
        <w:t xml:space="preserve">shall </w:t>
      </w:r>
      <w:r w:rsidRPr="0073469F">
        <w:t>send a SIP 200 (OK) response to the initiating MCPTT client.</w:t>
      </w:r>
    </w:p>
    <w:p w14:paraId="2DE651AD" w14:textId="77777777" w:rsidR="00CD4BE4" w:rsidRPr="0073469F" w:rsidRDefault="00CD4BE4" w:rsidP="00CD4BE4">
      <w:pPr>
        <w:pStyle w:val="NO"/>
      </w:pPr>
      <w:r w:rsidRPr="0073469F">
        <w:t>NOTE 1:</w:t>
      </w:r>
      <w:r w:rsidRPr="0073469F">
        <w:tab/>
        <w:t>MCPTT clients that are affiliated but are not &lt;</w:t>
      </w:r>
      <w:r>
        <w:t>on-network-</w:t>
      </w:r>
      <w:r w:rsidRPr="0073469F">
        <w:t>required&gt; members that have not yet responded will be considered as joining an ongoing session when the controlling MCPTT function receives SIP 200 (OK) responses from these MCPTT clients.</w:t>
      </w:r>
    </w:p>
    <w:p w14:paraId="77D82C6A" w14:textId="77777777" w:rsidR="00CD4BE4" w:rsidRDefault="00CD4BE4" w:rsidP="00CD4BE4">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of the &lt;on-network-minimum-number-to-start&gt; element </w:t>
      </w:r>
      <w:r>
        <w:t>of the group document, then the controlling MCPTT function shall wait until further responses have been received from invited clients and the value of the local counter of the number of SIP 200 (OK) responses received from invited members is equal to the &lt;on-network-</w:t>
      </w:r>
      <w:r w:rsidRPr="008F3848">
        <w:t>minimum-number-to-start</w:t>
      </w:r>
      <w:r>
        <w:t>&gt;, before continuing with the timer TNG1 expiry procedures in this subclause.</w:t>
      </w:r>
    </w:p>
    <w:p w14:paraId="3B2CE528" w14:textId="77777777" w:rsidR="00CD4BE4" w:rsidRPr="0073469F" w:rsidRDefault="00CD4BE4" w:rsidP="00CD4BE4">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greater or equal to the v</w:t>
      </w:r>
      <w:r w:rsidRPr="008F3848">
        <w:t xml:space="preserve">alue of the &lt;on-network-minimum-number-to-start&gt; element </w:t>
      </w:r>
      <w:r>
        <w:t xml:space="preserve">of the group document, </w:t>
      </w:r>
      <w:r w:rsidRPr="0073469F">
        <w:t>the controlling MCPTT function shall execute the steps described below:</w:t>
      </w:r>
    </w:p>
    <w:p w14:paraId="445FF2BE" w14:textId="77777777" w:rsidR="00CD4BE4" w:rsidRPr="0073469F" w:rsidRDefault="00CD4BE4" w:rsidP="00CD4BE4">
      <w:pPr>
        <w:pStyle w:val="B1"/>
      </w:pPr>
      <w:r w:rsidRPr="0073469F">
        <w:t>1)</w:t>
      </w:r>
      <w:r w:rsidRPr="0073469F">
        <w:tab/>
        <w:t xml:space="preserve">if the </w:t>
      </w:r>
      <w:r>
        <w:t>&lt;on-network-action-upon-expiration-of-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t xml:space="preserve">configured in the group document for </w:t>
      </w:r>
      <w:r>
        <w:t xml:space="preserve">the action on </w:t>
      </w:r>
      <w:r w:rsidRPr="0073469F">
        <w:t xml:space="preserve">expiry of the timer </w:t>
      </w:r>
      <w:r>
        <w:t>is set to "proceed"</w:t>
      </w:r>
      <w:r w:rsidRPr="0073469F">
        <w:t xml:space="preserve"> indicat</w:t>
      </w:r>
      <w:r>
        <w:t>ing</w:t>
      </w:r>
      <w:r w:rsidRPr="0073469F">
        <w:t xml:space="preserve"> that the controlling MCPTT function should proceed with the setup of the group call, then the controlling MC</w:t>
      </w:r>
      <w:r>
        <w:t>P</w:t>
      </w:r>
      <w:r w:rsidRPr="0073469F">
        <w:t>TT function:</w:t>
      </w:r>
    </w:p>
    <w:p w14:paraId="2FF03A3E" w14:textId="77777777" w:rsidR="00CD4BE4" w:rsidRPr="0073469F" w:rsidRDefault="00CD4BE4" w:rsidP="00CD4BE4">
      <w:pPr>
        <w:pStyle w:val="B2"/>
      </w:pPr>
      <w:r w:rsidRPr="0073469F">
        <w:t>a)</w:t>
      </w:r>
      <w:r w:rsidRPr="0073469F">
        <w:tab/>
        <w:t>shall perform the following actions:</w:t>
      </w:r>
    </w:p>
    <w:p w14:paraId="2DF7207C" w14:textId="77777777" w:rsidR="00CD4BE4" w:rsidRPr="0073469F" w:rsidRDefault="00CD4BE4" w:rsidP="00CD4BE4">
      <w:pPr>
        <w:pStyle w:val="B3"/>
      </w:pPr>
      <w:proofErr w:type="spellStart"/>
      <w:r w:rsidRPr="0073469F">
        <w:t>i</w:t>
      </w:r>
      <w:proofErr w:type="spellEnd"/>
      <w:r w:rsidRPr="0073469F">
        <w:t>)</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14:paraId="7CA60537" w14:textId="37585887" w:rsidR="00CD4BE4" w:rsidRDefault="00CD4BE4" w:rsidP="00CD4BE4">
      <w:pPr>
        <w:pStyle w:val="B3"/>
        <w:rPr>
          <w:ins w:id="6" w:author="Beicht Peter" w:date="2019-09-29T08:39:00Z"/>
        </w:rPr>
      </w:pPr>
      <w:r w:rsidRPr="0073469F">
        <w:t>ii)</w:t>
      </w:r>
      <w:r w:rsidRPr="0073469F">
        <w:tab/>
        <w:t>include in the SIP 200 (OK) response the warning text set to "111 group call proceeded without all required group members" in a Warning header field as specified in subclause 4.4;</w:t>
      </w:r>
    </w:p>
    <w:p w14:paraId="3CE316C8" w14:textId="77777777" w:rsidR="0075745B" w:rsidRDefault="00CD4BE4" w:rsidP="00CD4BE4">
      <w:pPr>
        <w:pStyle w:val="B3"/>
        <w:rPr>
          <w:ins w:id="7" w:author="Beicht Peter" w:date="2019-09-29T08:53:00Z"/>
          <w:lang w:val="en-US" w:eastAsia="ko-KR"/>
        </w:rPr>
      </w:pPr>
      <w:ins w:id="8" w:author="Beicht Peter" w:date="2019-09-29T08:39:00Z">
        <w:r>
          <w:lastRenderedPageBreak/>
          <w:t>iii)</w:t>
        </w:r>
      </w:ins>
      <w:ins w:id="9" w:author="Beicht Peter" w:date="2019-09-29T08:42:00Z">
        <w:r w:rsidR="00446B26">
          <w:tab/>
        </w:r>
      </w:ins>
      <w:ins w:id="10" w:author="Beicht Peter" w:date="2019-09-29T08:40:00Z">
        <w:r w:rsidRPr="00131D6E">
          <w:rPr>
            <w:lang w:val="en-US" w:eastAsia="ko-KR"/>
          </w:rPr>
          <w:t xml:space="preserve">may include in the SIP 200 (OK) response a MIME resource-lists body with the MCPTT IDs of all the </w:t>
        </w:r>
        <w:r w:rsidRPr="00131D6E">
          <w:rPr>
            <w:lang w:val="en-US"/>
          </w:rPr>
          <w:t xml:space="preserve">invited members </w:t>
        </w:r>
        <w:r w:rsidRPr="00131D6E">
          <w:rPr>
            <w:lang w:val="en-US" w:eastAsia="ko-KR"/>
          </w:rPr>
          <w:t xml:space="preserve">that have not sent a </w:t>
        </w:r>
        <w:r w:rsidRPr="00131D6E">
          <w:rPr>
            <w:lang w:val="en-US"/>
          </w:rPr>
          <w:t>SIP 200 (OK) response</w:t>
        </w:r>
        <w:r w:rsidRPr="00131D6E">
          <w:rPr>
            <w:lang w:val="en-US" w:eastAsia="ko-KR"/>
          </w:rPr>
          <w:t>, according to rules and procedures of IETF RFC 5366 [20]</w:t>
        </w:r>
      </w:ins>
    </w:p>
    <w:p w14:paraId="534909A9" w14:textId="40E10543" w:rsidR="00CD4BE4" w:rsidRPr="0073469F" w:rsidRDefault="0075745B" w:rsidP="0075745B">
      <w:pPr>
        <w:pStyle w:val="NO"/>
      </w:pPr>
      <w:ins w:id="11" w:author="Beicht Peter" w:date="2019-09-29T08:53:00Z">
        <w:r w:rsidRPr="0073469F">
          <w:t>NOTE </w:t>
        </w:r>
      </w:ins>
      <w:ins w:id="12" w:author="Beicht Peter" w:date="2019-09-29T08:54:00Z">
        <w:r>
          <w:t>2</w:t>
        </w:r>
      </w:ins>
      <w:ins w:id="13" w:author="Beicht Peter" w:date="2019-09-29T08:53:00Z">
        <w:r w:rsidRPr="0073469F">
          <w:t>:</w:t>
        </w:r>
        <w:r>
          <w:tab/>
        </w:r>
      </w:ins>
      <w:ins w:id="14" w:author="Beicht Peter" w:date="2019-09-29T08:54:00Z">
        <w:r w:rsidRPr="005D5EE7">
          <w:t xml:space="preserve">No changes to existing configuration data is requested, but </w:t>
        </w:r>
        <w:r>
          <w:t>t</w:t>
        </w:r>
      </w:ins>
      <w:ins w:id="15" w:author="Beicht Peter" w:date="2019-09-29T08:53:00Z">
        <w:r>
          <w:t xml:space="preserve">he </w:t>
        </w:r>
        <w:r w:rsidRPr="005D5EE7">
          <w:t>MCPTT server needs to be configured whether the group call notify message sent to the initiating MCPTT client provides a list of all members who did not acknowledge the group call request.</w:t>
        </w:r>
      </w:ins>
      <w:ins w:id="16" w:author="Beicht Peter" w:date="2019-09-29T08:40:00Z">
        <w:r w:rsidR="00CD4BE4" w:rsidRPr="00131D6E">
          <w:rPr>
            <w:lang w:val="en-US" w:eastAsia="ko-KR"/>
          </w:rPr>
          <w:t>;</w:t>
        </w:r>
      </w:ins>
    </w:p>
    <w:p w14:paraId="08231CD3" w14:textId="32D1F540" w:rsidR="00CD4BE4" w:rsidRPr="0073469F" w:rsidRDefault="00CD4BE4" w:rsidP="00CD4BE4">
      <w:pPr>
        <w:pStyle w:val="B3"/>
      </w:pPr>
      <w:r w:rsidRPr="0073469F">
        <w:t>i</w:t>
      </w:r>
      <w:ins w:id="17" w:author="Beicht Peter" w:date="2019-09-29T08:40:00Z">
        <w:r>
          <w:t>v</w:t>
        </w:r>
      </w:ins>
      <w:del w:id="18" w:author="Beicht Peter" w:date="2019-09-29T08:40:00Z">
        <w:r w:rsidRPr="0073469F" w:rsidDel="00CD4BE4">
          <w:delText>ii</w:delText>
        </w:r>
      </w:del>
      <w:r w:rsidRPr="0073469F">
        <w:t>)</w:t>
      </w:r>
      <w:r w:rsidRPr="0073469F">
        <w:tab/>
        <w:t>include in the SIP 200 (OK) response an SDP answer to the SDP offer in the incoming SIP INVITE request as specified in the subclause </w:t>
      </w:r>
      <w:r w:rsidRPr="0073469F">
        <w:rPr>
          <w:lang w:eastAsia="ko-KR"/>
        </w:rPr>
        <w:t>6.3.3.2.1;</w:t>
      </w:r>
    </w:p>
    <w:p w14:paraId="46157849" w14:textId="77777777" w:rsidR="00CD4BE4" w:rsidRPr="0073469F" w:rsidRDefault="00CD4BE4" w:rsidP="00CD4BE4">
      <w:pPr>
        <w:pStyle w:val="B3"/>
      </w:pPr>
      <w:del w:id="19" w:author="Beicht Peter" w:date="2019-09-29T08:40:00Z">
        <w:r w:rsidRPr="0073469F" w:rsidDel="00CD4BE4">
          <w:delText>i</w:delText>
        </w:r>
      </w:del>
      <w:r w:rsidRPr="0073469F">
        <w:t>v)</w:t>
      </w:r>
      <w:r w:rsidRPr="0073469F">
        <w:tab/>
        <w:t>interact with the media plane as specified in 3GPP TS 24.380 [5]; and</w:t>
      </w:r>
    </w:p>
    <w:p w14:paraId="40B453BF" w14:textId="489DA92D" w:rsidR="00CD4BE4" w:rsidRPr="0073469F" w:rsidRDefault="00CD4BE4" w:rsidP="00CD4BE4">
      <w:pPr>
        <w:pStyle w:val="NO"/>
      </w:pPr>
      <w:r w:rsidRPr="0073469F">
        <w:t>NOTE </w:t>
      </w:r>
      <w:ins w:id="20" w:author="Beicht Peter" w:date="2019-09-29T08:54:00Z">
        <w:r w:rsidR="0075745B">
          <w:t>3</w:t>
        </w:r>
      </w:ins>
      <w:del w:id="21" w:author="Beicht Peter" w:date="2019-09-29T08:54:00Z">
        <w:r w:rsidRPr="0073469F" w:rsidDel="0075745B">
          <w:delText>2</w:delText>
        </w:r>
      </w:del>
      <w:r w:rsidRPr="0073469F">
        <w:t>:</w:t>
      </w:r>
      <w:r w:rsidRPr="0073469F">
        <w:tab/>
        <w:t>Resulting media plane processing is completed before the next step is performed.</w:t>
      </w:r>
    </w:p>
    <w:p w14:paraId="60FDAE50" w14:textId="77777777" w:rsidR="00CD4BE4" w:rsidRPr="0073469F" w:rsidRDefault="00CD4BE4" w:rsidP="00CD4BE4">
      <w:pPr>
        <w:pStyle w:val="B3"/>
      </w:pPr>
      <w:r w:rsidRPr="0073469F">
        <w:t>v)</w:t>
      </w:r>
      <w:r w:rsidRPr="0073469F">
        <w:tab/>
        <w:t>send a SIP 200 (OK) response to the inviting MCPTT client according to 3GPP TS 24.229 [4];</w:t>
      </w:r>
    </w:p>
    <w:p w14:paraId="7F150A6D" w14:textId="77777777" w:rsidR="00CD4BE4" w:rsidRPr="0073469F" w:rsidRDefault="00CD4BE4" w:rsidP="00CD4BE4">
      <w:pPr>
        <w:pStyle w:val="B2"/>
      </w:pPr>
      <w:r w:rsidRPr="0073469F">
        <w:t>b)</w:t>
      </w:r>
      <w:r w:rsidRPr="0073469F">
        <w:tab/>
        <w:t>when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14:paraId="653DEFDB" w14:textId="77777777" w:rsidR="00CD4BE4" w:rsidRPr="0073469F" w:rsidRDefault="00CD4BE4" w:rsidP="00CD4BE4">
      <w:pPr>
        <w:pStyle w:val="B2"/>
      </w:pPr>
      <w:r w:rsidRPr="0073469F">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14:paraId="142792EE" w14:textId="77777777" w:rsidR="00CD4BE4" w:rsidRPr="0073469F" w:rsidRDefault="00CD4BE4" w:rsidP="00CD4BE4">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t xml:space="preserve"> </w:t>
      </w:r>
      <w:r>
        <w:t>package</w:t>
      </w:r>
      <w:r w:rsidRPr="0073469F">
        <w:t>; and</w:t>
      </w:r>
    </w:p>
    <w:p w14:paraId="4D3C7D4A" w14:textId="77777777" w:rsidR="00CD4BE4" w:rsidRPr="0073469F" w:rsidRDefault="00CD4BE4" w:rsidP="00CD4BE4">
      <w:pPr>
        <w:pStyle w:val="B1"/>
      </w:pPr>
      <w:r w:rsidRPr="0073469F">
        <w:t>2)</w:t>
      </w:r>
      <w:r w:rsidRPr="0073469F">
        <w:tab/>
        <w:t xml:space="preserve">if the </w:t>
      </w:r>
      <w:r>
        <w:t>&lt;on-network-action-upon-expiration-of-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t xml:space="preserve">configured in the group document for </w:t>
      </w:r>
      <w:r>
        <w:t xml:space="preserve">the action on </w:t>
      </w:r>
      <w:r w:rsidRPr="0073469F">
        <w:t xml:space="preserve">expiry of the timer </w:t>
      </w:r>
      <w:r>
        <w:t>is set to "abandon"</w:t>
      </w:r>
      <w:r w:rsidRPr="0073469F">
        <w:t xml:space="preserve"> indicat</w:t>
      </w:r>
      <w:r>
        <w:t>ing</w:t>
      </w:r>
      <w:r w:rsidRPr="0073469F">
        <w:t xml:space="preserve"> that the controlling MCPTT function should abandon the setup of the group call, then the controlling MC</w:t>
      </w:r>
      <w:r>
        <w:t>P</w:t>
      </w:r>
      <w:r w:rsidRPr="0073469F">
        <w:t>TT function shall:</w:t>
      </w:r>
    </w:p>
    <w:p w14:paraId="249F6F01" w14:textId="77777777" w:rsidR="00CD4BE4" w:rsidRPr="0073469F" w:rsidRDefault="00CD4BE4" w:rsidP="00CD4BE4">
      <w:pPr>
        <w:pStyle w:val="B2"/>
      </w:pPr>
      <w:r w:rsidRPr="0073469F">
        <w:t>a)</w:t>
      </w:r>
      <w:r w:rsidRPr="0073469F">
        <w:tab/>
        <w:t>send a SIP 480 (Temporarily Unavailable) response to the MCPTT client that originated the group session with the warning text set to "112 group call abandoned due to required group members not part of the group session" in a Warning header field as specified in subclause 4.4;</w:t>
      </w:r>
    </w:p>
    <w:p w14:paraId="13723B27" w14:textId="77777777" w:rsidR="00CD4BE4" w:rsidRPr="0073469F" w:rsidRDefault="00CD4BE4" w:rsidP="00CD4BE4">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14:paraId="20540D14" w14:textId="77777777" w:rsidR="00CD4BE4" w:rsidRPr="0073469F" w:rsidRDefault="00CD4BE4" w:rsidP="00CD4BE4">
      <w:pPr>
        <w:pStyle w:val="B2"/>
      </w:pPr>
      <w:r w:rsidRPr="0073469F">
        <w:t>c)</w:t>
      </w:r>
      <w:r w:rsidRPr="0073469F">
        <w:tab/>
        <w:t>for each non-confirmed dialog at the controlling MCPTT function, send a SIP CANCEL request towards the MCPTT clients invited to the group session in accordance with 3GPP TS 24.229 [4].</w:t>
      </w:r>
    </w:p>
    <w:p w14:paraId="53867DCC" w14:textId="77777777" w:rsidR="00CD4BE4" w:rsidRPr="0073469F" w:rsidRDefault="00CD4BE4" w:rsidP="00CD4BE4">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14:paraId="6994EA87" w14:textId="63700906" w:rsidR="00CD4BE4" w:rsidRPr="0073469F" w:rsidRDefault="00CD4BE4" w:rsidP="00CD4BE4">
      <w:pPr>
        <w:pStyle w:val="NO"/>
      </w:pPr>
      <w:r w:rsidRPr="0073469F">
        <w:t>NOTE </w:t>
      </w:r>
      <w:ins w:id="22" w:author="Beicht Peter" w:date="2019-09-29T08:54:00Z">
        <w:r w:rsidR="0075745B">
          <w:t>4</w:t>
        </w:r>
      </w:ins>
      <w:del w:id="23" w:author="Beicht Peter" w:date="2019-09-29T08:54:00Z">
        <w:r w:rsidRPr="0073469F" w:rsidDel="0075745B">
          <w:delText>3</w:delText>
        </w:r>
      </w:del>
      <w:r w:rsidRPr="0073469F">
        <w:t>:</w:t>
      </w:r>
      <w:r w:rsidRPr="0073469F">
        <w:tab/>
        <w:t>It is expected that this action is taken if the policy is to abandon the call on expiry of timer TNG1 (acknowledged call setup timer).</w:t>
      </w:r>
    </w:p>
    <w:p w14:paraId="10F61AB5" w14:textId="77777777" w:rsidR="00CD4BE4" w:rsidRPr="0073469F" w:rsidRDefault="00CD4BE4" w:rsidP="00CD4BE4">
      <w:pPr>
        <w:pStyle w:val="B1"/>
      </w:pPr>
      <w:r w:rsidRPr="0073469F">
        <w:t>1)</w:t>
      </w:r>
      <w:r w:rsidRPr="0073469F">
        <w:tab/>
        <w:t>shall stop timer TNG1 (acknowledged call setup timer); and</w:t>
      </w:r>
    </w:p>
    <w:p w14:paraId="4C6B472D" w14:textId="77777777" w:rsidR="00CD4BE4" w:rsidRPr="0073469F" w:rsidRDefault="00CD4BE4" w:rsidP="00CD4BE4">
      <w:pPr>
        <w:pStyle w:val="B1"/>
      </w:pPr>
      <w:r w:rsidRPr="0073469F">
        <w:t>2)</w:t>
      </w:r>
      <w:r w:rsidRPr="0073469F">
        <w:tab/>
        <w:t xml:space="preserve">shall forward the </w:t>
      </w:r>
      <w:r>
        <w:t xml:space="preserve">final </w:t>
      </w:r>
      <w:r w:rsidRPr="0073469F">
        <w:t>SIP 4xx, 5xx or 6xx response towards the inviting MCPTT client with the warning text set to "112 group call abandoned due to required group member not part of the group session" in a Warning header field as specified in subclause 4.4.</w:t>
      </w:r>
    </w:p>
    <w:p w14:paraId="4A9676BE" w14:textId="77777777" w:rsidR="00CD4BE4" w:rsidRDefault="00CD4BE4" w:rsidP="00CD4BE4">
      <w:r w:rsidRPr="0073469F">
        <w:t>If</w:t>
      </w:r>
      <w:r>
        <w:t>:</w:t>
      </w:r>
    </w:p>
    <w:p w14:paraId="0956385C" w14:textId="77777777" w:rsidR="00CD4BE4" w:rsidRDefault="00CD4BE4" w:rsidP="00CD4BE4">
      <w:pPr>
        <w:pStyle w:val="B1"/>
      </w:pPr>
      <w:r>
        <w:t>1)</w:t>
      </w:r>
      <w: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t>;</w:t>
      </w:r>
    </w:p>
    <w:p w14:paraId="4BBCD306" w14:textId="77777777" w:rsidR="00CD4BE4" w:rsidRDefault="00CD4BE4" w:rsidP="00CD4BE4">
      <w:pPr>
        <w:pStyle w:val="B1"/>
      </w:pPr>
      <w:r>
        <w:lastRenderedPageBreak/>
        <w:t>2)</w:t>
      </w:r>
      <w:r>
        <w:tab/>
      </w:r>
      <w:r w:rsidRPr="00B10B8E">
        <w:t>the local counter of the number of SIP 200 (OK) responses received from invited members is greater than or equal to the value of the &lt;on-network-minimum-number-to-start&gt; element of the group document;</w:t>
      </w:r>
      <w:r w:rsidRPr="0073469F">
        <w:t xml:space="preserve"> and</w:t>
      </w:r>
    </w:p>
    <w:p w14:paraId="25F87076" w14:textId="77777777" w:rsidR="00CD4BE4" w:rsidRDefault="00CD4BE4" w:rsidP="00CD4BE4">
      <w:pPr>
        <w:pStyle w:val="B1"/>
      </w:pPr>
      <w:r>
        <w:t>3)</w:t>
      </w:r>
      <w:r>
        <w:tab/>
      </w:r>
      <w:r w:rsidRPr="0073469F">
        <w:t>based on policy, the controlling MCPTT function decides to continue with the establishment of the group call without the affiliated and &lt;</w:t>
      </w:r>
      <w:r>
        <w:t>on-network-</w:t>
      </w:r>
      <w:r w:rsidRPr="0073469F">
        <w:t>required&gt; group member</w:t>
      </w:r>
      <w:r>
        <w:t>;</w:t>
      </w:r>
    </w:p>
    <w:p w14:paraId="46FF2C31" w14:textId="77777777" w:rsidR="00CD4BE4" w:rsidRPr="0073469F" w:rsidRDefault="00CD4BE4" w:rsidP="00CD4BE4">
      <w:r w:rsidRPr="0073469F">
        <w:t>then the controlling MCPTT function:</w:t>
      </w:r>
    </w:p>
    <w:p w14:paraId="464F3F06" w14:textId="5C1717AD" w:rsidR="00CD4BE4" w:rsidRPr="0073469F" w:rsidRDefault="00CD4BE4" w:rsidP="00CD4BE4">
      <w:pPr>
        <w:pStyle w:val="NO"/>
        <w:rPr>
          <w:rFonts w:eastAsia="Malgun Gothic"/>
        </w:rPr>
      </w:pPr>
      <w:r w:rsidRPr="0073469F">
        <w:t>NOTE </w:t>
      </w:r>
      <w:ins w:id="24" w:author="Beicht Peter" w:date="2019-09-29T08:54:00Z">
        <w:r w:rsidR="0075745B">
          <w:t>5</w:t>
        </w:r>
      </w:ins>
      <w:del w:id="25" w:author="Beicht Peter" w:date="2019-09-29T08:54:00Z">
        <w:r w:rsidRPr="0073469F" w:rsidDel="0075745B">
          <w:delText>4</w:delText>
        </w:r>
      </w:del>
      <w:r w:rsidRPr="0073469F">
        <w:t>:</w:t>
      </w:r>
      <w:r w:rsidRPr="0073469F">
        <w:tab/>
        <w:t>It is expected that this action is taken if the policy is to proceed with the call on expiry of timer TNG1 (acknowledged call setup timer).</w:t>
      </w:r>
    </w:p>
    <w:p w14:paraId="6931A03F" w14:textId="77777777" w:rsidR="00CD4BE4" w:rsidRPr="0073469F" w:rsidRDefault="00CD4BE4" w:rsidP="00CD4BE4">
      <w:pPr>
        <w:pStyle w:val="B1"/>
      </w:pPr>
      <w:r w:rsidRPr="0073469F">
        <w:t>1)</w:t>
      </w:r>
      <w:r w:rsidRPr="0073469F">
        <w:tab/>
        <w:t>if all other invited clients have not yet responded, shall continue running timer TNG1 (acknowledged call setup timer); and</w:t>
      </w:r>
    </w:p>
    <w:p w14:paraId="2FDD6D46" w14:textId="77777777" w:rsidR="00CD4BE4" w:rsidRPr="0073469F" w:rsidRDefault="00CD4BE4" w:rsidP="00CD4BE4">
      <w:pPr>
        <w:pStyle w:val="B1"/>
      </w:pPr>
      <w:r w:rsidRPr="0073469F">
        <w:t>2)</w:t>
      </w:r>
      <w:r w:rsidRPr="0073469F">
        <w:tab/>
        <w:t>if all other invited clients have responded with SIP 200 (OK) responses, shall</w:t>
      </w:r>
    </w:p>
    <w:p w14:paraId="5CB5EED8" w14:textId="77777777" w:rsidR="00CD4BE4" w:rsidRPr="0073469F" w:rsidRDefault="00CD4BE4" w:rsidP="00CD4BE4">
      <w:pPr>
        <w:pStyle w:val="B2"/>
      </w:pPr>
      <w:r w:rsidRPr="0073469F">
        <w:t>a)</w:t>
      </w:r>
      <w:r w:rsidRPr="0073469F">
        <w:tab/>
        <w:t>stop timer TNG1 (acknowledged call setup timer);</w:t>
      </w:r>
    </w:p>
    <w:p w14:paraId="4A98BB32" w14:textId="77777777" w:rsidR="00CD4BE4" w:rsidRPr="0073469F" w:rsidRDefault="00CD4BE4" w:rsidP="00CD4BE4">
      <w:pPr>
        <w:pStyle w:val="B2"/>
      </w:pPr>
      <w:r w:rsidRPr="0073469F">
        <w:t>b)</w:t>
      </w:r>
      <w:r w:rsidRPr="0073469F">
        <w:tab/>
        <w:t>generate SIP 200 (OK) response to the SIP INVITE request as specified in the subclause </w:t>
      </w:r>
      <w:r w:rsidRPr="0073469F">
        <w:rPr>
          <w:lang w:eastAsia="ko-KR"/>
        </w:rPr>
        <w:t xml:space="preserve">6.3.3.2.2 </w:t>
      </w:r>
      <w:r w:rsidRPr="0073469F">
        <w:t>before continuing with the rest of the steps;</w:t>
      </w:r>
    </w:p>
    <w:p w14:paraId="60524820" w14:textId="219F661A" w:rsidR="00CD4BE4" w:rsidRDefault="00CD4BE4" w:rsidP="00CD4BE4">
      <w:pPr>
        <w:pStyle w:val="B2"/>
        <w:rPr>
          <w:ins w:id="26" w:author="Beicht Peter" w:date="2019-09-29T08:45:00Z"/>
        </w:rPr>
      </w:pPr>
      <w:r w:rsidRPr="0073469F">
        <w:t>c)</w:t>
      </w:r>
      <w:r w:rsidRPr="0073469F">
        <w:tab/>
        <w:t>include in the SIP 200 (OK) response the warning text set to "111 group call proceeded without all required group members" in a Warning header field as specified in subclause 4.4;</w:t>
      </w:r>
    </w:p>
    <w:p w14:paraId="7B1CB993" w14:textId="43399EA9" w:rsidR="00446B26" w:rsidRDefault="00446B26" w:rsidP="00CD4BE4">
      <w:pPr>
        <w:pStyle w:val="B2"/>
        <w:rPr>
          <w:ins w:id="27" w:author="Beicht Peter" w:date="2019-09-29T08:51:00Z"/>
          <w:lang w:val="en-US" w:eastAsia="ko-KR"/>
        </w:rPr>
      </w:pPr>
      <w:ins w:id="28" w:author="Beicht Peter" w:date="2019-09-29T08:45:00Z">
        <w:r>
          <w:t>d)</w:t>
        </w:r>
        <w:r>
          <w:tab/>
        </w:r>
      </w:ins>
      <w:ins w:id="29" w:author="Beicht Peter" w:date="2019-09-29T08:46:00Z">
        <w:r w:rsidRPr="00131D6E">
          <w:rPr>
            <w:lang w:val="en-US" w:eastAsia="ko-KR"/>
          </w:rPr>
          <w:t xml:space="preserve">may include in the SIP 200 (OK) response a MIME resource-lists body with the MCPTT IDs of all the </w:t>
        </w:r>
        <w:r w:rsidRPr="00131D6E">
          <w:rPr>
            <w:lang w:val="en-US"/>
          </w:rPr>
          <w:t xml:space="preserve">invited members </w:t>
        </w:r>
        <w:r w:rsidRPr="00131D6E">
          <w:rPr>
            <w:lang w:val="en-US" w:eastAsia="ko-KR"/>
          </w:rPr>
          <w:t xml:space="preserve">that have not sent a </w:t>
        </w:r>
        <w:r w:rsidRPr="00131D6E">
          <w:rPr>
            <w:lang w:val="en-US"/>
          </w:rPr>
          <w:t>SIP 200 (OK) response</w:t>
        </w:r>
        <w:r w:rsidRPr="00131D6E">
          <w:rPr>
            <w:lang w:val="en-US" w:eastAsia="ko-KR"/>
          </w:rPr>
          <w:t>, according to rules and procedures of IETF RFC 5366 [20];</w:t>
        </w:r>
      </w:ins>
    </w:p>
    <w:p w14:paraId="148886A6" w14:textId="61610268" w:rsidR="008610A8" w:rsidRPr="0073469F" w:rsidRDefault="008610A8" w:rsidP="008610A8">
      <w:pPr>
        <w:pStyle w:val="NO"/>
      </w:pPr>
      <w:ins w:id="30" w:author="Beicht Peter" w:date="2019-09-29T08:52:00Z">
        <w:r w:rsidRPr="0073469F">
          <w:t>NOTE </w:t>
        </w:r>
      </w:ins>
      <w:ins w:id="31" w:author="Beicht Peter" w:date="2019-09-29T08:54:00Z">
        <w:r w:rsidR="0075745B">
          <w:t>6</w:t>
        </w:r>
      </w:ins>
      <w:ins w:id="32" w:author="Beicht Peter" w:date="2019-09-29T08:52:00Z">
        <w:r w:rsidRPr="0073469F">
          <w:t>:</w:t>
        </w:r>
        <w:r w:rsidR="0075745B">
          <w:tab/>
        </w:r>
      </w:ins>
      <w:ins w:id="33" w:author="Beicht Peter" w:date="2019-09-29T08:54:00Z">
        <w:r w:rsidR="0075745B" w:rsidRPr="005D5EE7">
          <w:t xml:space="preserve">No changes to existing configuration data is requested, but </w:t>
        </w:r>
        <w:r w:rsidR="0075745B">
          <w:t>t</w:t>
        </w:r>
      </w:ins>
      <w:ins w:id="34" w:author="Beicht Peter" w:date="2019-09-29T08:51:00Z">
        <w:r>
          <w:t xml:space="preserve">he </w:t>
        </w:r>
        <w:r w:rsidRPr="005D5EE7">
          <w:t>MCPTT server needs to be configured whether the group call notify message sent to the initiating MCPTT client provides a list of all members who did not acknowledge the group call request.</w:t>
        </w:r>
      </w:ins>
    </w:p>
    <w:p w14:paraId="4FA5E118" w14:textId="299E4958" w:rsidR="00CD4BE4" w:rsidRPr="0073469F" w:rsidRDefault="00446B26" w:rsidP="00CD4BE4">
      <w:pPr>
        <w:pStyle w:val="B2"/>
      </w:pPr>
      <w:ins w:id="35" w:author="Beicht Peter" w:date="2019-09-29T08:46:00Z">
        <w:r>
          <w:t>e</w:t>
        </w:r>
      </w:ins>
      <w:del w:id="36" w:author="Beicht Peter" w:date="2019-09-29T08:46:00Z">
        <w:r w:rsidR="00CD4BE4" w:rsidRPr="0073469F" w:rsidDel="00446B26">
          <w:delText>d</w:delText>
        </w:r>
      </w:del>
      <w:r w:rsidR="00CD4BE4" w:rsidRPr="0073469F">
        <w:t>)</w:t>
      </w:r>
      <w:r w:rsidR="00CD4BE4" w:rsidRPr="0073469F">
        <w:tab/>
        <w:t>include in the SIP 200 (OK) response an SDP answer to the SDP offer in the incoming SIP INVITE request as specified in the subclause </w:t>
      </w:r>
      <w:r w:rsidR="00CD4BE4" w:rsidRPr="0073469F">
        <w:rPr>
          <w:lang w:eastAsia="ko-KR"/>
        </w:rPr>
        <w:t>6.3.3.2.1;</w:t>
      </w:r>
    </w:p>
    <w:p w14:paraId="29B93E05" w14:textId="38707B07" w:rsidR="00CD4BE4" w:rsidRPr="0073469F" w:rsidRDefault="00446B26" w:rsidP="00CD4BE4">
      <w:pPr>
        <w:pStyle w:val="B2"/>
      </w:pPr>
      <w:ins w:id="37" w:author="Beicht Peter" w:date="2019-09-29T08:46:00Z">
        <w:r>
          <w:t>f</w:t>
        </w:r>
      </w:ins>
      <w:del w:id="38" w:author="Beicht Peter" w:date="2019-09-29T08:46:00Z">
        <w:r w:rsidR="00CD4BE4" w:rsidRPr="0073469F" w:rsidDel="00446B26">
          <w:delText>e</w:delText>
        </w:r>
      </w:del>
      <w:r w:rsidR="00CD4BE4" w:rsidRPr="0073469F">
        <w:t>)</w:t>
      </w:r>
      <w:r w:rsidR="00CD4BE4" w:rsidRPr="0073469F">
        <w:tab/>
        <w:t>interact with the media plane as specified in 3GPP TS 24.380 [5]; and</w:t>
      </w:r>
    </w:p>
    <w:p w14:paraId="428D19A9" w14:textId="6E9A4794" w:rsidR="00CD4BE4" w:rsidRPr="0073469F" w:rsidRDefault="00CD4BE4" w:rsidP="00CD4BE4">
      <w:pPr>
        <w:pStyle w:val="NO"/>
      </w:pPr>
      <w:r w:rsidRPr="0073469F">
        <w:t>NOTE </w:t>
      </w:r>
      <w:ins w:id="39" w:author="Beicht Peter" w:date="2019-09-30T08:21:00Z">
        <w:r w:rsidR="00D63D03">
          <w:t>7</w:t>
        </w:r>
      </w:ins>
      <w:del w:id="40" w:author="Beicht Peter" w:date="2019-09-29T08:52:00Z">
        <w:r w:rsidRPr="0073469F" w:rsidDel="0075745B">
          <w:delText>5</w:delText>
        </w:r>
      </w:del>
      <w:r w:rsidRPr="0073469F">
        <w:t>:</w:t>
      </w:r>
      <w:r w:rsidRPr="0073469F">
        <w:tab/>
        <w:t>Resulting media plane processing is completed before the next step is performed.</w:t>
      </w:r>
    </w:p>
    <w:p w14:paraId="48E669B8" w14:textId="6F9FB627" w:rsidR="00B01778" w:rsidRPr="00CD4BE4" w:rsidRDefault="00446B26" w:rsidP="009D4EA9">
      <w:pPr>
        <w:pStyle w:val="B2"/>
      </w:pPr>
      <w:ins w:id="41" w:author="Beicht Peter" w:date="2019-09-29T08:46:00Z">
        <w:r>
          <w:t>g</w:t>
        </w:r>
      </w:ins>
      <w:del w:id="42" w:author="Beicht Peter" w:date="2019-09-29T08:46:00Z">
        <w:r w:rsidR="00CD4BE4" w:rsidRPr="0073469F" w:rsidDel="00446B26">
          <w:delText>f</w:delText>
        </w:r>
      </w:del>
      <w:r w:rsidR="00CD4BE4" w:rsidRPr="0073469F">
        <w:t>)</w:t>
      </w:r>
      <w:r w:rsidR="00CD4BE4" w:rsidRPr="0073469F">
        <w:tab/>
        <w:t>send a SIP 200 (OK) response to the inviting MCPTT client according to 3GPP TS 24.229 [4]</w:t>
      </w:r>
      <w:r w:rsidR="00CD4BE4">
        <w:t>.</w:t>
      </w:r>
    </w:p>
    <w:p w14:paraId="4A72A3F7" w14:textId="77777777" w:rsidR="00B01778" w:rsidRDefault="00B01778" w:rsidP="00B01778">
      <w:pPr>
        <w:rPr>
          <w:lang w:val="en-US"/>
        </w:rPr>
      </w:pPr>
    </w:p>
    <w:p w14:paraId="2B0918B1" w14:textId="77777777" w:rsidR="00B01778" w:rsidRPr="006B241D" w:rsidRDefault="00B01778" w:rsidP="00B017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B241D">
        <w:rPr>
          <w:rFonts w:ascii="Arial" w:hAnsi="Arial" w:cs="Arial"/>
          <w:noProof/>
          <w:color w:val="0000FF"/>
          <w:sz w:val="28"/>
          <w:szCs w:val="28"/>
          <w:lang w:val="en-US"/>
        </w:rPr>
        <w:t>* * * End of Change * * * *</w:t>
      </w:r>
    </w:p>
    <w:p w14:paraId="1165E457" w14:textId="4DC873A9" w:rsidR="00B755BB" w:rsidRPr="008F6C22" w:rsidRDefault="00B755BB">
      <w:pPr>
        <w:rPr>
          <w:noProof/>
        </w:rPr>
      </w:pPr>
    </w:p>
    <w:sectPr w:rsidR="00B755BB" w:rsidRPr="008F6C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F78D2" w14:textId="77777777" w:rsidR="009E4D90" w:rsidRDefault="009E4D90">
      <w:r>
        <w:separator/>
      </w:r>
    </w:p>
  </w:endnote>
  <w:endnote w:type="continuationSeparator" w:id="0">
    <w:p w14:paraId="3C986CA1" w14:textId="77777777" w:rsidR="009E4D90" w:rsidRDefault="009E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0ED33" w14:textId="77777777" w:rsidR="009E4D90" w:rsidRDefault="009E4D90">
      <w:r>
        <w:separator/>
      </w:r>
    </w:p>
  </w:footnote>
  <w:footnote w:type="continuationSeparator" w:id="0">
    <w:p w14:paraId="2845F4A7" w14:textId="77777777" w:rsidR="009E4D90" w:rsidRDefault="009E4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D63E"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980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5129A"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31"/>
    <w:rsid w:val="00022E4A"/>
    <w:rsid w:val="0002579B"/>
    <w:rsid w:val="00033581"/>
    <w:rsid w:val="000774C0"/>
    <w:rsid w:val="00080390"/>
    <w:rsid w:val="00086301"/>
    <w:rsid w:val="000A1F6F"/>
    <w:rsid w:val="000A6394"/>
    <w:rsid w:val="000B7FED"/>
    <w:rsid w:val="000C038A"/>
    <w:rsid w:val="000C0AB2"/>
    <w:rsid w:val="000C5467"/>
    <w:rsid w:val="000C6598"/>
    <w:rsid w:val="00101BE2"/>
    <w:rsid w:val="001077FD"/>
    <w:rsid w:val="00131D6E"/>
    <w:rsid w:val="00136FA8"/>
    <w:rsid w:val="00145D43"/>
    <w:rsid w:val="001666D8"/>
    <w:rsid w:val="00192C46"/>
    <w:rsid w:val="001A08B3"/>
    <w:rsid w:val="001A7B60"/>
    <w:rsid w:val="001B1A0E"/>
    <w:rsid w:val="001B52F0"/>
    <w:rsid w:val="001B7A65"/>
    <w:rsid w:val="001E41F3"/>
    <w:rsid w:val="00200E2C"/>
    <w:rsid w:val="002264F8"/>
    <w:rsid w:val="0026004D"/>
    <w:rsid w:val="002640DD"/>
    <w:rsid w:val="00275D12"/>
    <w:rsid w:val="00284FEB"/>
    <w:rsid w:val="002860C4"/>
    <w:rsid w:val="002B5741"/>
    <w:rsid w:val="002F019A"/>
    <w:rsid w:val="00305409"/>
    <w:rsid w:val="00306184"/>
    <w:rsid w:val="00330869"/>
    <w:rsid w:val="00336E5A"/>
    <w:rsid w:val="00360470"/>
    <w:rsid w:val="003609EF"/>
    <w:rsid w:val="0036231A"/>
    <w:rsid w:val="00374DD4"/>
    <w:rsid w:val="003B6562"/>
    <w:rsid w:val="003D13FB"/>
    <w:rsid w:val="003E1A36"/>
    <w:rsid w:val="00410371"/>
    <w:rsid w:val="004242F1"/>
    <w:rsid w:val="00446B26"/>
    <w:rsid w:val="004710BE"/>
    <w:rsid w:val="004B75B7"/>
    <w:rsid w:val="004E1669"/>
    <w:rsid w:val="004E4D78"/>
    <w:rsid w:val="0051580D"/>
    <w:rsid w:val="00547111"/>
    <w:rsid w:val="00554DEE"/>
    <w:rsid w:val="00570453"/>
    <w:rsid w:val="00592D74"/>
    <w:rsid w:val="005B3CF6"/>
    <w:rsid w:val="005E2C44"/>
    <w:rsid w:val="00621188"/>
    <w:rsid w:val="006257ED"/>
    <w:rsid w:val="00661852"/>
    <w:rsid w:val="00687896"/>
    <w:rsid w:val="00695808"/>
    <w:rsid w:val="006B46FB"/>
    <w:rsid w:val="006D71E7"/>
    <w:rsid w:val="006E21FB"/>
    <w:rsid w:val="006E7D59"/>
    <w:rsid w:val="006F41F3"/>
    <w:rsid w:val="00744D34"/>
    <w:rsid w:val="0075745B"/>
    <w:rsid w:val="00783E46"/>
    <w:rsid w:val="00792342"/>
    <w:rsid w:val="007977A8"/>
    <w:rsid w:val="007B512A"/>
    <w:rsid w:val="007C2097"/>
    <w:rsid w:val="007C63BB"/>
    <w:rsid w:val="007D36AA"/>
    <w:rsid w:val="007D6A07"/>
    <w:rsid w:val="007F3378"/>
    <w:rsid w:val="007F7259"/>
    <w:rsid w:val="008040A8"/>
    <w:rsid w:val="008279FA"/>
    <w:rsid w:val="008610A8"/>
    <w:rsid w:val="008626E7"/>
    <w:rsid w:val="00870EE7"/>
    <w:rsid w:val="00877DD7"/>
    <w:rsid w:val="008863B9"/>
    <w:rsid w:val="008A45A6"/>
    <w:rsid w:val="008B0685"/>
    <w:rsid w:val="008E358C"/>
    <w:rsid w:val="008F686C"/>
    <w:rsid w:val="008F6C22"/>
    <w:rsid w:val="009148DE"/>
    <w:rsid w:val="00941E30"/>
    <w:rsid w:val="00955E22"/>
    <w:rsid w:val="009572B2"/>
    <w:rsid w:val="009777D9"/>
    <w:rsid w:val="00991B88"/>
    <w:rsid w:val="009A5753"/>
    <w:rsid w:val="009A579D"/>
    <w:rsid w:val="009A66BC"/>
    <w:rsid w:val="009B470D"/>
    <w:rsid w:val="009C6050"/>
    <w:rsid w:val="009D4EA9"/>
    <w:rsid w:val="009E3297"/>
    <w:rsid w:val="009E4D90"/>
    <w:rsid w:val="009F734F"/>
    <w:rsid w:val="00A246B6"/>
    <w:rsid w:val="00A47E70"/>
    <w:rsid w:val="00A50CF0"/>
    <w:rsid w:val="00A5628D"/>
    <w:rsid w:val="00A710A7"/>
    <w:rsid w:val="00A7671C"/>
    <w:rsid w:val="00AA2CBC"/>
    <w:rsid w:val="00AC5820"/>
    <w:rsid w:val="00AD1CD8"/>
    <w:rsid w:val="00AD5A0C"/>
    <w:rsid w:val="00B01778"/>
    <w:rsid w:val="00B258BB"/>
    <w:rsid w:val="00B60BC4"/>
    <w:rsid w:val="00B61136"/>
    <w:rsid w:val="00B67B97"/>
    <w:rsid w:val="00B755BB"/>
    <w:rsid w:val="00B968C8"/>
    <w:rsid w:val="00BA3EC5"/>
    <w:rsid w:val="00BA51D9"/>
    <w:rsid w:val="00BB5DFC"/>
    <w:rsid w:val="00BD279D"/>
    <w:rsid w:val="00BD6BB8"/>
    <w:rsid w:val="00C21B16"/>
    <w:rsid w:val="00C276F5"/>
    <w:rsid w:val="00C457DB"/>
    <w:rsid w:val="00C56A6C"/>
    <w:rsid w:val="00C66BA2"/>
    <w:rsid w:val="00C73BBF"/>
    <w:rsid w:val="00C75CB0"/>
    <w:rsid w:val="00C95985"/>
    <w:rsid w:val="00CC5026"/>
    <w:rsid w:val="00CC68D0"/>
    <w:rsid w:val="00CD4BE4"/>
    <w:rsid w:val="00CE7EAF"/>
    <w:rsid w:val="00D03F9A"/>
    <w:rsid w:val="00D06D51"/>
    <w:rsid w:val="00D24991"/>
    <w:rsid w:val="00D50255"/>
    <w:rsid w:val="00D63D03"/>
    <w:rsid w:val="00D66520"/>
    <w:rsid w:val="00D86C4B"/>
    <w:rsid w:val="00DA7491"/>
    <w:rsid w:val="00DB5BB9"/>
    <w:rsid w:val="00DE34CF"/>
    <w:rsid w:val="00DF4DB3"/>
    <w:rsid w:val="00E13F3D"/>
    <w:rsid w:val="00E25E5E"/>
    <w:rsid w:val="00E34898"/>
    <w:rsid w:val="00E44648"/>
    <w:rsid w:val="00E77EA3"/>
    <w:rsid w:val="00E8079D"/>
    <w:rsid w:val="00E93D66"/>
    <w:rsid w:val="00EA7970"/>
    <w:rsid w:val="00EB09B7"/>
    <w:rsid w:val="00EC18F6"/>
    <w:rsid w:val="00EE7D7C"/>
    <w:rsid w:val="00F25D98"/>
    <w:rsid w:val="00F25DE2"/>
    <w:rsid w:val="00F300FB"/>
    <w:rsid w:val="00F37138"/>
    <w:rsid w:val="00F66A79"/>
    <w:rsid w:val="00F947FC"/>
    <w:rsid w:val="00FB6386"/>
    <w:rsid w:val="00FC5CA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7C6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6F41F3"/>
    <w:rPr>
      <w:rFonts w:ascii="Times New Roman" w:hAnsi="Times New Roman"/>
      <w:lang w:val="en-GB" w:eastAsia="en-US"/>
    </w:rPr>
  </w:style>
  <w:style w:type="character" w:customStyle="1" w:styleId="NOChar2">
    <w:name w:val="NO Char2"/>
    <w:link w:val="NO"/>
    <w:locked/>
    <w:rsid w:val="006F41F3"/>
    <w:rPr>
      <w:rFonts w:ascii="Times New Roman" w:hAnsi="Times New Roman"/>
      <w:lang w:val="en-GB" w:eastAsia="en-US"/>
    </w:rPr>
  </w:style>
  <w:style w:type="character" w:customStyle="1" w:styleId="B1Char2">
    <w:name w:val="B1 Char2"/>
    <w:link w:val="B1"/>
    <w:rsid w:val="006F41F3"/>
    <w:rPr>
      <w:rFonts w:ascii="Times New Roman" w:hAnsi="Times New Roman"/>
      <w:lang w:val="en-GB" w:eastAsia="en-US"/>
    </w:rPr>
  </w:style>
  <w:style w:type="character" w:customStyle="1" w:styleId="B3Char">
    <w:name w:val="B3 Char"/>
    <w:link w:val="B3"/>
    <w:rsid w:val="00744D34"/>
    <w:rPr>
      <w:rFonts w:ascii="Times New Roman" w:hAnsi="Times New Roman"/>
      <w:lang w:val="en-GB" w:eastAsia="en-US"/>
    </w:rPr>
  </w:style>
  <w:style w:type="character" w:customStyle="1" w:styleId="EXChar">
    <w:name w:val="EX Char"/>
    <w:link w:val="EX"/>
    <w:locked/>
    <w:rsid w:val="00DF4DB3"/>
    <w:rPr>
      <w:rFonts w:ascii="Times New Roman" w:hAnsi="Times New Roman"/>
      <w:lang w:val="en-GB" w:eastAsia="en-US"/>
    </w:rPr>
  </w:style>
  <w:style w:type="character" w:customStyle="1" w:styleId="PLChar">
    <w:name w:val="PL Char"/>
    <w:link w:val="PL"/>
    <w:locked/>
    <w:rsid w:val="00DF4D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914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013969">
      <w:bodyDiv w:val="1"/>
      <w:marLeft w:val="0"/>
      <w:marRight w:val="0"/>
      <w:marTop w:val="0"/>
      <w:marBottom w:val="0"/>
      <w:divBdr>
        <w:top w:val="none" w:sz="0" w:space="0" w:color="auto"/>
        <w:left w:val="none" w:sz="0" w:space="0" w:color="auto"/>
        <w:bottom w:val="none" w:sz="0" w:space="0" w:color="auto"/>
        <w:right w:val="none" w:sz="0" w:space="0" w:color="auto"/>
      </w:divBdr>
    </w:div>
    <w:div w:id="1665814312">
      <w:bodyDiv w:val="1"/>
      <w:marLeft w:val="0"/>
      <w:marRight w:val="0"/>
      <w:marTop w:val="0"/>
      <w:marBottom w:val="0"/>
      <w:divBdr>
        <w:top w:val="none" w:sz="0" w:space="0" w:color="auto"/>
        <w:left w:val="none" w:sz="0" w:space="0" w:color="auto"/>
        <w:bottom w:val="none" w:sz="0" w:space="0" w:color="auto"/>
        <w:right w:val="none" w:sz="0" w:space="0" w:color="auto"/>
      </w:divBdr>
    </w:div>
    <w:div w:id="185804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2009/xmlenc1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8E0E-FB90-4B17-99F1-A9D25A2D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2980</Words>
  <Characters>18776</Characters>
  <Application>Microsoft Office Word</Application>
  <DocSecurity>0</DocSecurity>
  <Lines>156</Lines>
  <Paragraphs>43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21</cp:revision>
  <cp:lastPrinted>1899-12-31T23:00:00Z</cp:lastPrinted>
  <dcterms:created xsi:type="dcterms:W3CDTF">2019-09-20T12:41:00Z</dcterms:created>
  <dcterms:modified xsi:type="dcterms:W3CDTF">2019-09-30T08:54:00Z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